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9FD" w:rsidRPr="004C7E2C" w:rsidRDefault="002049FD" w:rsidP="004C7E2C">
      <w:pPr>
        <w:shd w:val="clear" w:color="auto" w:fill="FFFFFF"/>
        <w:spacing w:line="360" w:lineRule="auto"/>
        <w:jc w:val="center"/>
        <w:textAlignment w:val="baseline"/>
        <w:rPr>
          <w:b/>
          <w:color w:val="000000"/>
          <w:sz w:val="28"/>
          <w:szCs w:val="28"/>
          <w:lang w:eastAsia="ru-RU"/>
        </w:rPr>
      </w:pPr>
      <w:r w:rsidRPr="004C7E2C">
        <w:rPr>
          <w:b/>
          <w:i/>
          <w:color w:val="000000"/>
          <w:sz w:val="28"/>
          <w:szCs w:val="28"/>
          <w:lang w:eastAsia="ru-RU"/>
        </w:rPr>
        <w:t>Урок 65.</w:t>
      </w:r>
      <w:r w:rsidRPr="004C7E2C">
        <w:rPr>
          <w:b/>
          <w:color w:val="000000"/>
          <w:sz w:val="28"/>
          <w:szCs w:val="28"/>
          <w:lang w:eastAsia="ru-RU"/>
        </w:rPr>
        <w:t xml:space="preserve"> Стихотворения отечественных поэтов начала ХХ века. А. А. Блок. </w:t>
      </w:r>
      <w:r w:rsidRPr="004C7E2C">
        <w:rPr>
          <w:b/>
          <w:sz w:val="28"/>
          <w:szCs w:val="28"/>
          <w:lang w:eastAsia="ru-RU"/>
        </w:rPr>
        <w:t xml:space="preserve">Стихотворения «О, весна, без конца и без краю…», </w:t>
      </w:r>
      <w:r w:rsidRPr="004C7E2C">
        <w:rPr>
          <w:b/>
          <w:color w:val="000000"/>
          <w:sz w:val="28"/>
          <w:szCs w:val="28"/>
          <w:lang w:eastAsia="ru-RU"/>
        </w:rPr>
        <w:t>«Лениво и тяжко плывут облака…», «Встану я в утро туманное…»</w:t>
      </w:r>
    </w:p>
    <w:p w:rsidR="002049FD" w:rsidRDefault="002049FD" w:rsidP="004C7E2C">
      <w:pPr>
        <w:spacing w:line="360" w:lineRule="auto"/>
        <w:ind w:left="3540"/>
        <w:jc w:val="left"/>
        <w:rPr>
          <w:sz w:val="28"/>
          <w:szCs w:val="28"/>
        </w:rPr>
      </w:pPr>
    </w:p>
    <w:p w:rsidR="002049FD" w:rsidRPr="004C7E2C" w:rsidRDefault="002049FD" w:rsidP="004C7E2C">
      <w:pPr>
        <w:spacing w:line="360" w:lineRule="auto"/>
        <w:ind w:left="3540"/>
        <w:jc w:val="left"/>
        <w:rPr>
          <w:sz w:val="28"/>
          <w:szCs w:val="28"/>
        </w:rPr>
      </w:pPr>
      <w:r w:rsidRPr="004C7E2C">
        <w:rPr>
          <w:sz w:val="28"/>
          <w:szCs w:val="28"/>
        </w:rPr>
        <w:t>* * *</w:t>
      </w:r>
    </w:p>
    <w:p w:rsidR="002049FD" w:rsidRPr="004C7E2C" w:rsidRDefault="002049FD" w:rsidP="004C7E2C">
      <w:pPr>
        <w:spacing w:line="360" w:lineRule="auto"/>
        <w:ind w:left="2124"/>
        <w:jc w:val="left"/>
        <w:rPr>
          <w:sz w:val="28"/>
          <w:szCs w:val="28"/>
        </w:rPr>
      </w:pPr>
      <w:r w:rsidRPr="004C7E2C">
        <w:rPr>
          <w:sz w:val="28"/>
          <w:szCs w:val="28"/>
        </w:rPr>
        <w:t>Лениво и тяжко плывут облака</w:t>
      </w:r>
    </w:p>
    <w:p w:rsidR="002049FD" w:rsidRPr="004C7E2C" w:rsidRDefault="002049FD" w:rsidP="004C7E2C">
      <w:pPr>
        <w:spacing w:line="360" w:lineRule="auto"/>
        <w:ind w:left="2124"/>
        <w:jc w:val="left"/>
        <w:rPr>
          <w:sz w:val="28"/>
          <w:szCs w:val="28"/>
        </w:rPr>
      </w:pPr>
      <w:r w:rsidRPr="004C7E2C">
        <w:rPr>
          <w:sz w:val="28"/>
          <w:szCs w:val="28"/>
        </w:rPr>
        <w:t>По синему зною небес.</w:t>
      </w:r>
    </w:p>
    <w:p w:rsidR="002049FD" w:rsidRPr="004C7E2C" w:rsidRDefault="002049FD" w:rsidP="004C7E2C">
      <w:pPr>
        <w:spacing w:line="360" w:lineRule="auto"/>
        <w:ind w:left="2124"/>
        <w:jc w:val="left"/>
        <w:rPr>
          <w:sz w:val="28"/>
          <w:szCs w:val="28"/>
        </w:rPr>
      </w:pPr>
      <w:r w:rsidRPr="004C7E2C">
        <w:rPr>
          <w:sz w:val="28"/>
          <w:szCs w:val="28"/>
        </w:rPr>
        <w:t>Дорога моя тяжела, далека,</w:t>
      </w:r>
    </w:p>
    <w:p w:rsidR="002049FD" w:rsidRPr="004C7E2C" w:rsidRDefault="002049FD" w:rsidP="004C7E2C">
      <w:pPr>
        <w:spacing w:line="360" w:lineRule="auto"/>
        <w:ind w:left="2124"/>
        <w:jc w:val="left"/>
        <w:rPr>
          <w:sz w:val="28"/>
          <w:szCs w:val="28"/>
        </w:rPr>
      </w:pPr>
      <w:r w:rsidRPr="004C7E2C">
        <w:rPr>
          <w:sz w:val="28"/>
          <w:szCs w:val="28"/>
        </w:rPr>
        <w:t>В недвижном томлении лес.</w:t>
      </w:r>
    </w:p>
    <w:p w:rsidR="002049FD" w:rsidRPr="004C7E2C" w:rsidRDefault="002049FD" w:rsidP="004C7E2C">
      <w:pPr>
        <w:spacing w:line="360" w:lineRule="auto"/>
        <w:ind w:left="2124"/>
        <w:jc w:val="left"/>
        <w:rPr>
          <w:sz w:val="28"/>
          <w:szCs w:val="28"/>
        </w:rPr>
      </w:pPr>
      <w:r w:rsidRPr="004C7E2C">
        <w:rPr>
          <w:sz w:val="28"/>
          <w:szCs w:val="28"/>
        </w:rPr>
        <w:t>Мой конь утомился, храпит подо мной,</w:t>
      </w:r>
    </w:p>
    <w:p w:rsidR="002049FD" w:rsidRPr="004C7E2C" w:rsidRDefault="002049FD" w:rsidP="004C7E2C">
      <w:pPr>
        <w:spacing w:line="360" w:lineRule="auto"/>
        <w:ind w:left="2124"/>
        <w:jc w:val="left"/>
        <w:rPr>
          <w:sz w:val="28"/>
          <w:szCs w:val="28"/>
        </w:rPr>
      </w:pPr>
      <w:r w:rsidRPr="004C7E2C">
        <w:rPr>
          <w:sz w:val="28"/>
          <w:szCs w:val="28"/>
        </w:rPr>
        <w:t>Когда-то родимый приют?..</w:t>
      </w:r>
    </w:p>
    <w:p w:rsidR="002049FD" w:rsidRPr="004C7E2C" w:rsidRDefault="002049FD" w:rsidP="004C7E2C">
      <w:pPr>
        <w:spacing w:line="360" w:lineRule="auto"/>
        <w:ind w:left="2124"/>
        <w:jc w:val="left"/>
        <w:rPr>
          <w:sz w:val="28"/>
          <w:szCs w:val="28"/>
        </w:rPr>
      </w:pPr>
      <w:r w:rsidRPr="004C7E2C">
        <w:rPr>
          <w:sz w:val="28"/>
          <w:szCs w:val="28"/>
        </w:rPr>
        <w:t>А там, далеко, из-за чащи лесной</w:t>
      </w:r>
    </w:p>
    <w:p w:rsidR="002049FD" w:rsidRPr="004C7E2C" w:rsidRDefault="002049FD" w:rsidP="004C7E2C">
      <w:pPr>
        <w:spacing w:line="360" w:lineRule="auto"/>
        <w:ind w:left="2124"/>
        <w:jc w:val="left"/>
        <w:rPr>
          <w:sz w:val="28"/>
          <w:szCs w:val="28"/>
        </w:rPr>
      </w:pPr>
      <w:r w:rsidRPr="004C7E2C">
        <w:rPr>
          <w:sz w:val="28"/>
          <w:szCs w:val="28"/>
        </w:rPr>
        <w:t>Какую-то песню поют.</w:t>
      </w:r>
    </w:p>
    <w:p w:rsidR="002049FD" w:rsidRPr="004C7E2C" w:rsidRDefault="002049FD" w:rsidP="004C7E2C">
      <w:pPr>
        <w:spacing w:line="360" w:lineRule="auto"/>
        <w:ind w:left="2124"/>
        <w:jc w:val="left"/>
        <w:rPr>
          <w:sz w:val="28"/>
          <w:szCs w:val="28"/>
        </w:rPr>
      </w:pPr>
      <w:r w:rsidRPr="004C7E2C">
        <w:rPr>
          <w:sz w:val="28"/>
          <w:szCs w:val="28"/>
        </w:rPr>
        <w:t>И кажется: если бы голос молчал,</w:t>
      </w:r>
    </w:p>
    <w:p w:rsidR="002049FD" w:rsidRPr="004C7E2C" w:rsidRDefault="002049FD" w:rsidP="004C7E2C">
      <w:pPr>
        <w:spacing w:line="360" w:lineRule="auto"/>
        <w:ind w:left="2124"/>
        <w:jc w:val="left"/>
        <w:rPr>
          <w:sz w:val="28"/>
          <w:szCs w:val="28"/>
        </w:rPr>
      </w:pPr>
      <w:r w:rsidRPr="004C7E2C">
        <w:rPr>
          <w:sz w:val="28"/>
          <w:szCs w:val="28"/>
        </w:rPr>
        <w:t>Мне было бы трудно дышать,</w:t>
      </w:r>
    </w:p>
    <w:p w:rsidR="002049FD" w:rsidRPr="004C7E2C" w:rsidRDefault="002049FD" w:rsidP="004C7E2C">
      <w:pPr>
        <w:spacing w:line="360" w:lineRule="auto"/>
        <w:ind w:left="2124"/>
        <w:jc w:val="left"/>
        <w:rPr>
          <w:sz w:val="28"/>
          <w:szCs w:val="28"/>
        </w:rPr>
      </w:pPr>
      <w:r w:rsidRPr="004C7E2C">
        <w:rPr>
          <w:sz w:val="28"/>
          <w:szCs w:val="28"/>
        </w:rPr>
        <w:t>И конь бы, храпя, на дороге упал,</w:t>
      </w:r>
    </w:p>
    <w:p w:rsidR="002049FD" w:rsidRPr="004C7E2C" w:rsidRDefault="002049FD" w:rsidP="004C7E2C">
      <w:pPr>
        <w:spacing w:line="360" w:lineRule="auto"/>
        <w:ind w:left="2124"/>
        <w:jc w:val="left"/>
        <w:rPr>
          <w:sz w:val="28"/>
          <w:szCs w:val="28"/>
        </w:rPr>
      </w:pPr>
      <w:r w:rsidRPr="004C7E2C">
        <w:rPr>
          <w:sz w:val="28"/>
          <w:szCs w:val="28"/>
        </w:rPr>
        <w:t>И я бы не мог доскакать!</w:t>
      </w:r>
    </w:p>
    <w:p w:rsidR="002049FD" w:rsidRPr="004C7E2C" w:rsidRDefault="002049FD" w:rsidP="004C7E2C">
      <w:pPr>
        <w:spacing w:line="360" w:lineRule="auto"/>
        <w:ind w:left="2124"/>
        <w:jc w:val="left"/>
        <w:rPr>
          <w:sz w:val="28"/>
          <w:szCs w:val="28"/>
        </w:rPr>
      </w:pPr>
      <w:r w:rsidRPr="004C7E2C">
        <w:rPr>
          <w:sz w:val="28"/>
          <w:szCs w:val="28"/>
        </w:rPr>
        <w:t>Лениво и тяжко плывут облака,</w:t>
      </w:r>
    </w:p>
    <w:p w:rsidR="002049FD" w:rsidRPr="004C7E2C" w:rsidRDefault="002049FD" w:rsidP="004C7E2C">
      <w:pPr>
        <w:spacing w:line="360" w:lineRule="auto"/>
        <w:ind w:left="2124"/>
        <w:jc w:val="left"/>
        <w:rPr>
          <w:sz w:val="28"/>
          <w:szCs w:val="28"/>
        </w:rPr>
      </w:pPr>
      <w:r w:rsidRPr="004C7E2C">
        <w:rPr>
          <w:sz w:val="28"/>
          <w:szCs w:val="28"/>
        </w:rPr>
        <w:t>И лес истомлённый вокруг.</w:t>
      </w:r>
    </w:p>
    <w:p w:rsidR="002049FD" w:rsidRPr="004C7E2C" w:rsidRDefault="002049FD" w:rsidP="004C7E2C">
      <w:pPr>
        <w:spacing w:line="360" w:lineRule="auto"/>
        <w:ind w:left="2124"/>
        <w:jc w:val="left"/>
        <w:rPr>
          <w:sz w:val="28"/>
          <w:szCs w:val="28"/>
        </w:rPr>
      </w:pPr>
      <w:r w:rsidRPr="004C7E2C">
        <w:rPr>
          <w:sz w:val="28"/>
          <w:szCs w:val="28"/>
        </w:rPr>
        <w:t>Дорога моя тяжела, далека,</w:t>
      </w:r>
    </w:p>
    <w:p w:rsidR="002049FD" w:rsidRPr="004C7E2C" w:rsidRDefault="002049FD" w:rsidP="004C7E2C">
      <w:pPr>
        <w:spacing w:line="360" w:lineRule="auto"/>
        <w:ind w:left="2124"/>
        <w:jc w:val="left"/>
        <w:rPr>
          <w:sz w:val="28"/>
          <w:szCs w:val="28"/>
        </w:rPr>
      </w:pPr>
      <w:r w:rsidRPr="004C7E2C">
        <w:rPr>
          <w:sz w:val="28"/>
          <w:szCs w:val="28"/>
        </w:rPr>
        <w:t>Но песня — мой спутник и друг.</w:t>
      </w:r>
    </w:p>
    <w:p w:rsidR="002049FD" w:rsidRPr="004C7E2C" w:rsidRDefault="002049FD" w:rsidP="004C7E2C">
      <w:pPr>
        <w:spacing w:line="360" w:lineRule="auto"/>
        <w:ind w:firstLine="0"/>
        <w:jc w:val="left"/>
        <w:rPr>
          <w:sz w:val="28"/>
          <w:szCs w:val="28"/>
        </w:rPr>
      </w:pPr>
    </w:p>
    <w:p w:rsidR="002049FD" w:rsidRPr="004C7E2C" w:rsidRDefault="002049FD" w:rsidP="0007303E">
      <w:pPr>
        <w:spacing w:line="240" w:lineRule="auto"/>
        <w:ind w:firstLine="0"/>
        <w:jc w:val="left"/>
        <w:rPr>
          <w:b/>
          <w:sz w:val="28"/>
          <w:szCs w:val="28"/>
        </w:rPr>
      </w:pPr>
      <w:r w:rsidRPr="004C7E2C">
        <w:rPr>
          <w:b/>
          <w:sz w:val="28"/>
          <w:szCs w:val="28"/>
        </w:rPr>
        <w:t>Размышляем о прочитанном</w:t>
      </w:r>
    </w:p>
    <w:p w:rsidR="002049FD" w:rsidRPr="004C7E2C" w:rsidRDefault="002049FD" w:rsidP="0007303E">
      <w:pPr>
        <w:spacing w:line="240" w:lineRule="auto"/>
        <w:rPr>
          <w:sz w:val="28"/>
          <w:szCs w:val="28"/>
        </w:rPr>
      </w:pPr>
      <w:r w:rsidRPr="004C7E2C">
        <w:rPr>
          <w:sz w:val="28"/>
          <w:szCs w:val="28"/>
        </w:rPr>
        <w:t>1. Какое эмоциональное состояние лирического героя передаёт автор? С помощью каких повторяющихся слов?</w:t>
      </w:r>
    </w:p>
    <w:p w:rsidR="002049FD" w:rsidRPr="004C7E2C" w:rsidRDefault="002049FD" w:rsidP="0007303E">
      <w:pPr>
        <w:spacing w:line="240" w:lineRule="auto"/>
        <w:rPr>
          <w:sz w:val="28"/>
          <w:szCs w:val="28"/>
        </w:rPr>
      </w:pPr>
      <w:r w:rsidRPr="004C7E2C">
        <w:rPr>
          <w:sz w:val="28"/>
          <w:szCs w:val="28"/>
        </w:rPr>
        <w:t>2. Как меняется эмоциональное состояние героя от начала стихотворения к финалу?</w:t>
      </w:r>
    </w:p>
    <w:p w:rsidR="002049FD" w:rsidRPr="004C7E2C" w:rsidRDefault="002049FD" w:rsidP="0007303E">
      <w:pPr>
        <w:spacing w:line="240" w:lineRule="auto"/>
        <w:rPr>
          <w:sz w:val="28"/>
          <w:szCs w:val="28"/>
        </w:rPr>
      </w:pPr>
      <w:r w:rsidRPr="004C7E2C">
        <w:rPr>
          <w:sz w:val="28"/>
          <w:szCs w:val="28"/>
        </w:rPr>
        <w:t>3. Как вы себе представили главного героя стихотворения? Можете ли вы, прочитав стихотворение, сказать что-то о его внешности, характере, отношении к жизни самого героя?</w:t>
      </w:r>
    </w:p>
    <w:p w:rsidR="002049FD" w:rsidRPr="004C7E2C" w:rsidRDefault="002049FD" w:rsidP="004C7E2C">
      <w:pPr>
        <w:spacing w:line="360" w:lineRule="auto"/>
        <w:rPr>
          <w:sz w:val="28"/>
          <w:szCs w:val="28"/>
        </w:rPr>
      </w:pPr>
      <w:r w:rsidRPr="004C7E2C">
        <w:rPr>
          <w:sz w:val="28"/>
          <w:szCs w:val="28"/>
        </w:rPr>
        <w:t>4. Что в стихотворении указывает на черты жанра баллады?</w:t>
      </w:r>
    </w:p>
    <w:p w:rsidR="002049FD" w:rsidRDefault="002049FD" w:rsidP="004C7E2C">
      <w:pPr>
        <w:spacing w:line="360" w:lineRule="auto"/>
        <w:ind w:left="2832"/>
        <w:jc w:val="left"/>
        <w:rPr>
          <w:sz w:val="28"/>
          <w:szCs w:val="28"/>
        </w:rPr>
      </w:pPr>
    </w:p>
    <w:p w:rsidR="002049FD" w:rsidRPr="004C7E2C" w:rsidRDefault="002049FD" w:rsidP="004C7E2C">
      <w:pPr>
        <w:spacing w:line="360" w:lineRule="auto"/>
        <w:ind w:left="2832"/>
        <w:jc w:val="left"/>
        <w:rPr>
          <w:sz w:val="28"/>
          <w:szCs w:val="28"/>
        </w:rPr>
      </w:pPr>
      <w:r w:rsidRPr="004C7E2C">
        <w:rPr>
          <w:sz w:val="28"/>
          <w:szCs w:val="28"/>
        </w:rPr>
        <w:t>* * *</w:t>
      </w:r>
    </w:p>
    <w:p w:rsidR="002049FD" w:rsidRPr="004C7E2C" w:rsidRDefault="002049FD" w:rsidP="004C7E2C">
      <w:pPr>
        <w:spacing w:line="360" w:lineRule="auto"/>
        <w:ind w:left="1416"/>
        <w:jc w:val="left"/>
        <w:rPr>
          <w:sz w:val="28"/>
          <w:szCs w:val="28"/>
        </w:rPr>
      </w:pPr>
      <w:r w:rsidRPr="004C7E2C">
        <w:rPr>
          <w:sz w:val="28"/>
          <w:szCs w:val="28"/>
        </w:rPr>
        <w:t>Встану я в утро туманное,</w:t>
      </w:r>
    </w:p>
    <w:p w:rsidR="002049FD" w:rsidRPr="004C7E2C" w:rsidRDefault="002049FD" w:rsidP="004C7E2C">
      <w:pPr>
        <w:spacing w:line="360" w:lineRule="auto"/>
        <w:ind w:left="1416"/>
        <w:jc w:val="left"/>
        <w:rPr>
          <w:sz w:val="28"/>
          <w:szCs w:val="28"/>
        </w:rPr>
      </w:pPr>
      <w:r w:rsidRPr="004C7E2C">
        <w:rPr>
          <w:sz w:val="28"/>
          <w:szCs w:val="28"/>
        </w:rPr>
        <w:t>Солнце ударит в лицо.</w:t>
      </w:r>
    </w:p>
    <w:p w:rsidR="002049FD" w:rsidRPr="004C7E2C" w:rsidRDefault="002049FD" w:rsidP="004C7E2C">
      <w:pPr>
        <w:spacing w:line="360" w:lineRule="auto"/>
        <w:ind w:left="1416"/>
        <w:jc w:val="left"/>
        <w:rPr>
          <w:sz w:val="28"/>
          <w:szCs w:val="28"/>
        </w:rPr>
      </w:pPr>
      <w:r w:rsidRPr="004C7E2C">
        <w:rPr>
          <w:sz w:val="28"/>
          <w:szCs w:val="28"/>
        </w:rPr>
        <w:t>Ты ли, подруга желанная,</w:t>
      </w:r>
    </w:p>
    <w:p w:rsidR="002049FD" w:rsidRPr="004C7E2C" w:rsidRDefault="002049FD" w:rsidP="004C7E2C">
      <w:pPr>
        <w:spacing w:line="360" w:lineRule="auto"/>
        <w:ind w:left="1416"/>
        <w:jc w:val="left"/>
        <w:rPr>
          <w:sz w:val="28"/>
          <w:szCs w:val="28"/>
        </w:rPr>
      </w:pPr>
      <w:r w:rsidRPr="004C7E2C">
        <w:rPr>
          <w:sz w:val="28"/>
          <w:szCs w:val="28"/>
        </w:rPr>
        <w:t>Всходишь ко мне на крыльцо?</w:t>
      </w:r>
    </w:p>
    <w:p w:rsidR="002049FD" w:rsidRPr="004C7E2C" w:rsidRDefault="002049FD" w:rsidP="004C7E2C">
      <w:pPr>
        <w:spacing w:line="360" w:lineRule="auto"/>
        <w:ind w:left="1416"/>
        <w:jc w:val="left"/>
        <w:rPr>
          <w:sz w:val="28"/>
          <w:szCs w:val="28"/>
        </w:rPr>
      </w:pPr>
      <w:r w:rsidRPr="004C7E2C">
        <w:rPr>
          <w:sz w:val="28"/>
          <w:szCs w:val="28"/>
        </w:rPr>
        <w:t>Настежь ворота тяжёлые!</w:t>
      </w:r>
    </w:p>
    <w:p w:rsidR="002049FD" w:rsidRPr="004C7E2C" w:rsidRDefault="002049FD" w:rsidP="004C7E2C">
      <w:pPr>
        <w:spacing w:line="360" w:lineRule="auto"/>
        <w:ind w:left="1416"/>
        <w:jc w:val="left"/>
        <w:rPr>
          <w:sz w:val="28"/>
          <w:szCs w:val="28"/>
        </w:rPr>
      </w:pPr>
      <w:r w:rsidRPr="004C7E2C">
        <w:rPr>
          <w:sz w:val="28"/>
          <w:szCs w:val="28"/>
        </w:rPr>
        <w:t>Ветром пахнуло в окно!</w:t>
      </w:r>
    </w:p>
    <w:p w:rsidR="002049FD" w:rsidRPr="004C7E2C" w:rsidRDefault="002049FD" w:rsidP="004C7E2C">
      <w:pPr>
        <w:spacing w:line="360" w:lineRule="auto"/>
        <w:ind w:left="1416"/>
        <w:jc w:val="left"/>
        <w:rPr>
          <w:sz w:val="28"/>
          <w:szCs w:val="28"/>
        </w:rPr>
      </w:pPr>
      <w:r w:rsidRPr="004C7E2C">
        <w:rPr>
          <w:sz w:val="28"/>
          <w:szCs w:val="28"/>
        </w:rPr>
        <w:t>Песни такие весёлые</w:t>
      </w:r>
    </w:p>
    <w:p w:rsidR="002049FD" w:rsidRPr="004C7E2C" w:rsidRDefault="002049FD" w:rsidP="004C7E2C">
      <w:pPr>
        <w:spacing w:line="360" w:lineRule="auto"/>
        <w:ind w:left="1416"/>
        <w:jc w:val="left"/>
        <w:rPr>
          <w:sz w:val="28"/>
          <w:szCs w:val="28"/>
        </w:rPr>
      </w:pPr>
      <w:r w:rsidRPr="004C7E2C">
        <w:rPr>
          <w:sz w:val="28"/>
          <w:szCs w:val="28"/>
        </w:rPr>
        <w:t>Не раздавались давно!</w:t>
      </w:r>
    </w:p>
    <w:p w:rsidR="002049FD" w:rsidRPr="004C7E2C" w:rsidRDefault="002049FD" w:rsidP="004C7E2C">
      <w:pPr>
        <w:spacing w:line="360" w:lineRule="auto"/>
        <w:ind w:left="1416"/>
        <w:jc w:val="left"/>
        <w:rPr>
          <w:sz w:val="28"/>
          <w:szCs w:val="28"/>
        </w:rPr>
      </w:pPr>
      <w:r w:rsidRPr="004C7E2C">
        <w:rPr>
          <w:sz w:val="28"/>
          <w:szCs w:val="28"/>
        </w:rPr>
        <w:t>С ними и в утро туманное</w:t>
      </w:r>
    </w:p>
    <w:p w:rsidR="002049FD" w:rsidRPr="004C7E2C" w:rsidRDefault="002049FD" w:rsidP="004C7E2C">
      <w:pPr>
        <w:spacing w:line="360" w:lineRule="auto"/>
        <w:ind w:left="1416"/>
        <w:jc w:val="left"/>
        <w:rPr>
          <w:sz w:val="28"/>
          <w:szCs w:val="28"/>
        </w:rPr>
      </w:pPr>
      <w:r w:rsidRPr="004C7E2C">
        <w:rPr>
          <w:sz w:val="28"/>
          <w:szCs w:val="28"/>
        </w:rPr>
        <w:t>Солнце и ветер в лицо!</w:t>
      </w:r>
    </w:p>
    <w:p w:rsidR="002049FD" w:rsidRPr="004C7E2C" w:rsidRDefault="002049FD" w:rsidP="004C7E2C">
      <w:pPr>
        <w:spacing w:line="360" w:lineRule="auto"/>
        <w:ind w:left="1416"/>
        <w:jc w:val="left"/>
        <w:rPr>
          <w:sz w:val="28"/>
          <w:szCs w:val="28"/>
        </w:rPr>
      </w:pPr>
      <w:r w:rsidRPr="004C7E2C">
        <w:rPr>
          <w:sz w:val="28"/>
          <w:szCs w:val="28"/>
        </w:rPr>
        <w:t>С ними подруга желанная</w:t>
      </w:r>
    </w:p>
    <w:p w:rsidR="002049FD" w:rsidRPr="004C7E2C" w:rsidRDefault="002049FD" w:rsidP="004C7E2C">
      <w:pPr>
        <w:spacing w:line="360" w:lineRule="auto"/>
        <w:ind w:left="1416"/>
        <w:jc w:val="left"/>
        <w:rPr>
          <w:sz w:val="28"/>
          <w:szCs w:val="28"/>
        </w:rPr>
      </w:pPr>
      <w:r w:rsidRPr="004C7E2C">
        <w:rPr>
          <w:sz w:val="28"/>
          <w:szCs w:val="28"/>
        </w:rPr>
        <w:t>Всходит ко мне на крыльцо!</w:t>
      </w:r>
    </w:p>
    <w:p w:rsidR="002049FD" w:rsidRPr="004C7E2C" w:rsidRDefault="002049FD" w:rsidP="004C7E2C">
      <w:pPr>
        <w:spacing w:line="360" w:lineRule="auto"/>
        <w:ind w:firstLine="0"/>
        <w:jc w:val="left"/>
        <w:rPr>
          <w:b/>
          <w:sz w:val="28"/>
          <w:szCs w:val="28"/>
        </w:rPr>
      </w:pPr>
    </w:p>
    <w:p w:rsidR="002049FD" w:rsidRPr="004C7E2C" w:rsidRDefault="002049FD" w:rsidP="0007303E">
      <w:pPr>
        <w:spacing w:line="240" w:lineRule="auto"/>
        <w:ind w:firstLine="0"/>
        <w:jc w:val="left"/>
        <w:rPr>
          <w:b/>
          <w:sz w:val="28"/>
          <w:szCs w:val="28"/>
        </w:rPr>
      </w:pPr>
      <w:r w:rsidRPr="004C7E2C">
        <w:rPr>
          <w:b/>
          <w:sz w:val="28"/>
          <w:szCs w:val="28"/>
        </w:rPr>
        <w:t>Размышляем о прочитанном</w:t>
      </w:r>
    </w:p>
    <w:p w:rsidR="002049FD" w:rsidRPr="004C7E2C" w:rsidRDefault="002049FD" w:rsidP="0007303E">
      <w:pPr>
        <w:spacing w:line="240" w:lineRule="auto"/>
        <w:rPr>
          <w:sz w:val="28"/>
          <w:szCs w:val="28"/>
        </w:rPr>
      </w:pPr>
      <w:r w:rsidRPr="004C7E2C">
        <w:rPr>
          <w:sz w:val="28"/>
          <w:szCs w:val="28"/>
        </w:rPr>
        <w:t>1. Найдите в ресурсах Интернета, кому адресовано это стихотворение</w:t>
      </w:r>
      <w:r>
        <w:rPr>
          <w:sz w:val="28"/>
          <w:szCs w:val="28"/>
        </w:rPr>
        <w:t>.</w:t>
      </w:r>
    </w:p>
    <w:p w:rsidR="002049FD" w:rsidRPr="004C7E2C" w:rsidRDefault="002049FD" w:rsidP="0007303E">
      <w:pPr>
        <w:spacing w:line="240" w:lineRule="auto"/>
        <w:rPr>
          <w:sz w:val="28"/>
          <w:szCs w:val="28"/>
        </w:rPr>
      </w:pPr>
      <w:r w:rsidRPr="004C7E2C">
        <w:rPr>
          <w:sz w:val="28"/>
          <w:szCs w:val="28"/>
        </w:rPr>
        <w:t>2. Какое значение обретают образы ветра, утра, солнца в стихотворении «Встану я в утро туманное...»?</w:t>
      </w:r>
    </w:p>
    <w:p w:rsidR="002049FD" w:rsidRPr="004C7E2C" w:rsidRDefault="002049FD" w:rsidP="0007303E">
      <w:pPr>
        <w:spacing w:line="240" w:lineRule="auto"/>
        <w:rPr>
          <w:sz w:val="28"/>
          <w:szCs w:val="28"/>
        </w:rPr>
      </w:pPr>
      <w:r w:rsidRPr="004C7E2C">
        <w:rPr>
          <w:sz w:val="28"/>
          <w:szCs w:val="28"/>
        </w:rPr>
        <w:t>3. Как можно объяснить ряд восклицательных знаков в стихотворении?</w:t>
      </w:r>
    </w:p>
    <w:p w:rsidR="002049FD" w:rsidRPr="004C7E2C" w:rsidRDefault="002049FD" w:rsidP="0007303E">
      <w:pPr>
        <w:spacing w:line="240" w:lineRule="auto"/>
        <w:jc w:val="left"/>
        <w:rPr>
          <w:b/>
          <w:sz w:val="28"/>
          <w:szCs w:val="28"/>
        </w:rPr>
      </w:pPr>
    </w:p>
    <w:p w:rsidR="002049FD" w:rsidRPr="004C7E2C" w:rsidRDefault="002049FD" w:rsidP="0007303E">
      <w:pPr>
        <w:spacing w:line="240" w:lineRule="auto"/>
        <w:ind w:firstLine="0"/>
        <w:jc w:val="left"/>
        <w:rPr>
          <w:b/>
          <w:sz w:val="28"/>
          <w:szCs w:val="28"/>
        </w:rPr>
      </w:pPr>
      <w:r w:rsidRPr="004C7E2C">
        <w:rPr>
          <w:b/>
          <w:sz w:val="28"/>
          <w:szCs w:val="28"/>
        </w:rPr>
        <w:t>Читаем самостоятельно</w:t>
      </w:r>
    </w:p>
    <w:p w:rsidR="002049FD" w:rsidRPr="004C7E2C" w:rsidRDefault="002049FD" w:rsidP="0007303E">
      <w:pPr>
        <w:spacing w:line="240" w:lineRule="auto"/>
        <w:jc w:val="left"/>
        <w:rPr>
          <w:sz w:val="28"/>
          <w:szCs w:val="28"/>
          <w:lang w:eastAsia="ru-RU"/>
        </w:rPr>
      </w:pPr>
      <w:r w:rsidRPr="004C7E2C">
        <w:rPr>
          <w:sz w:val="28"/>
          <w:szCs w:val="28"/>
        </w:rPr>
        <w:t>1. Прочитайте самостоятельно стихотворение «</w:t>
      </w:r>
      <w:r w:rsidRPr="004C7E2C">
        <w:rPr>
          <w:sz w:val="28"/>
          <w:szCs w:val="28"/>
          <w:lang w:eastAsia="ru-RU"/>
        </w:rPr>
        <w:t xml:space="preserve">О, весна, без конца и без краю…». Определите тематику стихотворения. </w:t>
      </w:r>
    </w:p>
    <w:p w:rsidR="002049FD" w:rsidRPr="004C7E2C" w:rsidRDefault="002049FD" w:rsidP="0007303E">
      <w:pPr>
        <w:spacing w:line="240" w:lineRule="auto"/>
        <w:rPr>
          <w:sz w:val="28"/>
          <w:szCs w:val="28"/>
        </w:rPr>
      </w:pPr>
      <w:r w:rsidRPr="004C7E2C">
        <w:rPr>
          <w:sz w:val="28"/>
          <w:szCs w:val="28"/>
          <w:lang w:eastAsia="ru-RU"/>
        </w:rPr>
        <w:t>2.</w:t>
      </w:r>
      <w:r w:rsidRPr="004C7E2C">
        <w:rPr>
          <w:sz w:val="28"/>
          <w:szCs w:val="28"/>
        </w:rPr>
        <w:t xml:space="preserve"> Какие чувства переживает лирический герой стихотворения?</w:t>
      </w:r>
    </w:p>
    <w:p w:rsidR="002049FD" w:rsidRPr="004C7E2C" w:rsidRDefault="002049FD" w:rsidP="0007303E">
      <w:pPr>
        <w:spacing w:line="240" w:lineRule="auto"/>
        <w:rPr>
          <w:sz w:val="28"/>
          <w:szCs w:val="28"/>
        </w:rPr>
      </w:pPr>
      <w:r>
        <w:rPr>
          <w:sz w:val="28"/>
          <w:szCs w:val="28"/>
        </w:rPr>
        <w:t>3</w:t>
      </w:r>
      <w:r w:rsidRPr="004C7E2C">
        <w:rPr>
          <w:sz w:val="28"/>
          <w:szCs w:val="28"/>
        </w:rPr>
        <w:t>. Как художественные образы представлены в стихотворении? Как вы думаете, почему именно их выбирает поэт для выражения состояния души лирического героя?</w:t>
      </w:r>
    </w:p>
    <w:p w:rsidR="002049FD" w:rsidRPr="004C7E2C" w:rsidRDefault="002049FD" w:rsidP="0007303E">
      <w:pPr>
        <w:spacing w:line="240" w:lineRule="auto"/>
        <w:rPr>
          <w:sz w:val="28"/>
          <w:szCs w:val="28"/>
        </w:rPr>
      </w:pPr>
      <w:r w:rsidRPr="004C7E2C">
        <w:rPr>
          <w:sz w:val="28"/>
          <w:szCs w:val="28"/>
        </w:rPr>
        <w:t>4. Какие средства художественной выразительности используются в стихотворении? Приведите примеры.</w:t>
      </w:r>
    </w:p>
    <w:p w:rsidR="002049FD" w:rsidRPr="004C7E2C" w:rsidRDefault="002049FD" w:rsidP="0007303E">
      <w:pPr>
        <w:spacing w:line="240" w:lineRule="auto"/>
        <w:jc w:val="left"/>
        <w:rPr>
          <w:b/>
          <w:sz w:val="28"/>
          <w:szCs w:val="28"/>
        </w:rPr>
      </w:pPr>
    </w:p>
    <w:p w:rsidR="002049FD" w:rsidRPr="004C7E2C" w:rsidRDefault="002049FD" w:rsidP="0007303E">
      <w:pPr>
        <w:spacing w:line="240" w:lineRule="auto"/>
        <w:ind w:firstLine="0"/>
        <w:jc w:val="left"/>
        <w:rPr>
          <w:b/>
          <w:sz w:val="28"/>
          <w:szCs w:val="28"/>
        </w:rPr>
      </w:pPr>
      <w:r w:rsidRPr="004C7E2C">
        <w:rPr>
          <w:b/>
          <w:sz w:val="28"/>
          <w:szCs w:val="28"/>
        </w:rPr>
        <w:t>Совершенствуем свою речь</w:t>
      </w:r>
    </w:p>
    <w:p w:rsidR="002049FD" w:rsidRPr="004C7E2C" w:rsidRDefault="002049FD" w:rsidP="0007303E">
      <w:pPr>
        <w:spacing w:line="240" w:lineRule="auto"/>
        <w:rPr>
          <w:sz w:val="28"/>
          <w:szCs w:val="28"/>
        </w:rPr>
      </w:pPr>
      <w:r w:rsidRPr="004C7E2C">
        <w:rPr>
          <w:sz w:val="28"/>
          <w:szCs w:val="28"/>
        </w:rPr>
        <w:t>1.</w:t>
      </w:r>
      <w:r>
        <w:rPr>
          <w:sz w:val="28"/>
          <w:szCs w:val="28"/>
        </w:rPr>
        <w:t xml:space="preserve"> </w:t>
      </w:r>
      <w:r w:rsidRPr="004C7E2C">
        <w:rPr>
          <w:sz w:val="28"/>
          <w:szCs w:val="28"/>
        </w:rPr>
        <w:t>Какие рифмы и виды рифмовки использу</w:t>
      </w:r>
      <w:r>
        <w:rPr>
          <w:sz w:val="28"/>
          <w:szCs w:val="28"/>
        </w:rPr>
        <w:t>ю</w:t>
      </w:r>
      <w:r w:rsidRPr="004C7E2C">
        <w:rPr>
          <w:sz w:val="28"/>
          <w:szCs w:val="28"/>
        </w:rPr>
        <w:t>тся в прочитанных вами стихотворениях А. А. Блока?</w:t>
      </w:r>
    </w:p>
    <w:p w:rsidR="002049FD" w:rsidRPr="004C7E2C" w:rsidRDefault="002049FD" w:rsidP="0007303E">
      <w:pPr>
        <w:spacing w:line="240" w:lineRule="auto"/>
        <w:rPr>
          <w:sz w:val="28"/>
          <w:szCs w:val="28"/>
        </w:rPr>
      </w:pPr>
      <w:r w:rsidRPr="004C7E2C">
        <w:rPr>
          <w:sz w:val="28"/>
          <w:szCs w:val="28"/>
        </w:rPr>
        <w:t xml:space="preserve">2. Подготовьте выразительное чтение наизусть одного из стихотворений А. А. Блока. </w:t>
      </w:r>
    </w:p>
    <w:p w:rsidR="002049FD" w:rsidRPr="004C7E2C" w:rsidRDefault="002049FD" w:rsidP="0007303E">
      <w:pPr>
        <w:spacing w:line="240" w:lineRule="auto"/>
        <w:jc w:val="center"/>
        <w:rPr>
          <w:b/>
          <w:i/>
          <w:sz w:val="28"/>
          <w:szCs w:val="28"/>
        </w:rPr>
      </w:pPr>
    </w:p>
    <w:p w:rsidR="002049FD" w:rsidRPr="004C7E2C" w:rsidRDefault="002049FD" w:rsidP="004C7E2C">
      <w:pPr>
        <w:spacing w:line="360" w:lineRule="auto"/>
        <w:jc w:val="center"/>
        <w:rPr>
          <w:b/>
          <w:sz w:val="28"/>
          <w:szCs w:val="28"/>
        </w:rPr>
      </w:pPr>
      <w:r w:rsidRPr="004C7E2C">
        <w:rPr>
          <w:b/>
          <w:i/>
          <w:sz w:val="28"/>
          <w:szCs w:val="28"/>
        </w:rPr>
        <w:t>Урок 66</w:t>
      </w:r>
      <w:r w:rsidRPr="004C7E2C">
        <w:rPr>
          <w:b/>
          <w:sz w:val="28"/>
          <w:szCs w:val="28"/>
        </w:rPr>
        <w:t>. Стихотворения отечественных поэтов начала ХХ века. С.</w:t>
      </w:r>
      <w:r>
        <w:rPr>
          <w:b/>
          <w:sz w:val="28"/>
          <w:szCs w:val="28"/>
        </w:rPr>
        <w:t> </w:t>
      </w:r>
      <w:r w:rsidRPr="004C7E2C">
        <w:rPr>
          <w:b/>
          <w:sz w:val="28"/>
          <w:szCs w:val="28"/>
        </w:rPr>
        <w:t>А. Есенин. Стихотворения «Гой ты, Русь, моя родная…», «Низкий дом с голубыми ставнями», «Я покинул родимый дом…», «Топи да болота»</w:t>
      </w:r>
    </w:p>
    <w:p w:rsidR="002049FD" w:rsidRDefault="002049FD" w:rsidP="004C7E2C">
      <w:pPr>
        <w:spacing w:line="360" w:lineRule="auto"/>
        <w:ind w:left="2832"/>
        <w:jc w:val="left"/>
        <w:rPr>
          <w:sz w:val="28"/>
          <w:szCs w:val="28"/>
        </w:rPr>
      </w:pPr>
    </w:p>
    <w:p w:rsidR="002049FD" w:rsidRPr="004C7E2C" w:rsidRDefault="002049FD" w:rsidP="004C7E2C">
      <w:pPr>
        <w:spacing w:line="360" w:lineRule="auto"/>
        <w:ind w:left="2832"/>
        <w:jc w:val="left"/>
        <w:rPr>
          <w:sz w:val="28"/>
          <w:szCs w:val="28"/>
        </w:rPr>
      </w:pPr>
      <w:r w:rsidRPr="004C7E2C">
        <w:rPr>
          <w:sz w:val="28"/>
          <w:szCs w:val="28"/>
        </w:rPr>
        <w:t>* * *</w:t>
      </w:r>
    </w:p>
    <w:p w:rsidR="002049FD" w:rsidRPr="004C7E2C" w:rsidRDefault="002049FD" w:rsidP="004C7E2C">
      <w:pPr>
        <w:spacing w:line="360" w:lineRule="auto"/>
        <w:ind w:left="2124"/>
        <w:jc w:val="left"/>
        <w:rPr>
          <w:sz w:val="28"/>
          <w:szCs w:val="28"/>
        </w:rPr>
      </w:pPr>
      <w:r w:rsidRPr="004C7E2C">
        <w:rPr>
          <w:sz w:val="28"/>
          <w:szCs w:val="28"/>
        </w:rPr>
        <w:t>Топи да болота,</w:t>
      </w:r>
    </w:p>
    <w:p w:rsidR="002049FD" w:rsidRPr="004C7E2C" w:rsidRDefault="002049FD" w:rsidP="004C7E2C">
      <w:pPr>
        <w:spacing w:line="360" w:lineRule="auto"/>
        <w:ind w:left="2124"/>
        <w:jc w:val="left"/>
        <w:rPr>
          <w:sz w:val="28"/>
          <w:szCs w:val="28"/>
        </w:rPr>
      </w:pPr>
      <w:r w:rsidRPr="004C7E2C">
        <w:rPr>
          <w:sz w:val="28"/>
          <w:szCs w:val="28"/>
        </w:rPr>
        <w:t>Синий плат небес.</w:t>
      </w:r>
    </w:p>
    <w:p w:rsidR="002049FD" w:rsidRPr="004C7E2C" w:rsidRDefault="002049FD" w:rsidP="004C7E2C">
      <w:pPr>
        <w:spacing w:line="360" w:lineRule="auto"/>
        <w:ind w:left="2124"/>
        <w:jc w:val="left"/>
        <w:rPr>
          <w:sz w:val="28"/>
          <w:szCs w:val="28"/>
        </w:rPr>
      </w:pPr>
      <w:r w:rsidRPr="004C7E2C">
        <w:rPr>
          <w:sz w:val="28"/>
          <w:szCs w:val="28"/>
        </w:rPr>
        <w:t>Хвойной позолотой</w:t>
      </w:r>
    </w:p>
    <w:p w:rsidR="002049FD" w:rsidRPr="004C7E2C" w:rsidRDefault="002049FD" w:rsidP="004C7E2C">
      <w:pPr>
        <w:spacing w:line="360" w:lineRule="auto"/>
        <w:ind w:left="2124"/>
        <w:jc w:val="left"/>
        <w:rPr>
          <w:sz w:val="28"/>
          <w:szCs w:val="28"/>
        </w:rPr>
      </w:pPr>
      <w:r w:rsidRPr="004C7E2C">
        <w:rPr>
          <w:sz w:val="28"/>
          <w:szCs w:val="28"/>
        </w:rPr>
        <w:t>Взвенивает лес.</w:t>
      </w:r>
    </w:p>
    <w:p w:rsidR="002049FD" w:rsidRPr="004C7E2C" w:rsidRDefault="002049FD" w:rsidP="004C7E2C">
      <w:pPr>
        <w:spacing w:line="360" w:lineRule="auto"/>
        <w:ind w:left="2124"/>
        <w:jc w:val="left"/>
        <w:rPr>
          <w:sz w:val="28"/>
          <w:szCs w:val="28"/>
        </w:rPr>
      </w:pPr>
      <w:r w:rsidRPr="004C7E2C">
        <w:rPr>
          <w:sz w:val="28"/>
          <w:szCs w:val="28"/>
        </w:rPr>
        <w:t>Тенькает синица</w:t>
      </w:r>
    </w:p>
    <w:p w:rsidR="002049FD" w:rsidRPr="004C7E2C" w:rsidRDefault="002049FD" w:rsidP="004C7E2C">
      <w:pPr>
        <w:spacing w:line="360" w:lineRule="auto"/>
        <w:ind w:left="2124"/>
        <w:jc w:val="left"/>
        <w:rPr>
          <w:sz w:val="28"/>
          <w:szCs w:val="28"/>
        </w:rPr>
      </w:pPr>
      <w:r w:rsidRPr="004C7E2C">
        <w:rPr>
          <w:sz w:val="28"/>
          <w:szCs w:val="28"/>
        </w:rPr>
        <w:t>Меж лесных кудрей,</w:t>
      </w:r>
    </w:p>
    <w:p w:rsidR="002049FD" w:rsidRPr="004C7E2C" w:rsidRDefault="002049FD" w:rsidP="004C7E2C">
      <w:pPr>
        <w:spacing w:line="360" w:lineRule="auto"/>
        <w:ind w:left="2124"/>
        <w:jc w:val="left"/>
        <w:rPr>
          <w:sz w:val="28"/>
          <w:szCs w:val="28"/>
        </w:rPr>
      </w:pPr>
      <w:r w:rsidRPr="004C7E2C">
        <w:rPr>
          <w:sz w:val="28"/>
          <w:szCs w:val="28"/>
        </w:rPr>
        <w:t>Тёмным елям снится</w:t>
      </w:r>
    </w:p>
    <w:p w:rsidR="002049FD" w:rsidRPr="004C7E2C" w:rsidRDefault="002049FD" w:rsidP="004C7E2C">
      <w:pPr>
        <w:spacing w:line="360" w:lineRule="auto"/>
        <w:ind w:left="2124"/>
        <w:jc w:val="left"/>
        <w:rPr>
          <w:sz w:val="28"/>
          <w:szCs w:val="28"/>
        </w:rPr>
      </w:pPr>
      <w:r w:rsidRPr="004C7E2C">
        <w:rPr>
          <w:sz w:val="28"/>
          <w:szCs w:val="28"/>
        </w:rPr>
        <w:t>Гомон косарей.</w:t>
      </w:r>
    </w:p>
    <w:p w:rsidR="002049FD" w:rsidRPr="004C7E2C" w:rsidRDefault="002049FD" w:rsidP="004C7E2C">
      <w:pPr>
        <w:spacing w:line="360" w:lineRule="auto"/>
        <w:ind w:left="2124"/>
        <w:jc w:val="left"/>
        <w:rPr>
          <w:sz w:val="28"/>
          <w:szCs w:val="28"/>
        </w:rPr>
      </w:pPr>
      <w:r w:rsidRPr="004C7E2C">
        <w:rPr>
          <w:sz w:val="28"/>
          <w:szCs w:val="28"/>
        </w:rPr>
        <w:t>По лугу со скрипом</w:t>
      </w:r>
    </w:p>
    <w:p w:rsidR="002049FD" w:rsidRPr="004C7E2C" w:rsidRDefault="002049FD" w:rsidP="004C7E2C">
      <w:pPr>
        <w:spacing w:line="360" w:lineRule="auto"/>
        <w:ind w:left="2124"/>
        <w:jc w:val="left"/>
        <w:rPr>
          <w:sz w:val="28"/>
          <w:szCs w:val="28"/>
        </w:rPr>
      </w:pPr>
      <w:r w:rsidRPr="004C7E2C">
        <w:rPr>
          <w:sz w:val="28"/>
          <w:szCs w:val="28"/>
        </w:rPr>
        <w:t>Тянется обоз —</w:t>
      </w:r>
    </w:p>
    <w:p w:rsidR="002049FD" w:rsidRPr="004C7E2C" w:rsidRDefault="002049FD" w:rsidP="004C7E2C">
      <w:pPr>
        <w:spacing w:line="360" w:lineRule="auto"/>
        <w:ind w:left="2124"/>
        <w:jc w:val="left"/>
        <w:rPr>
          <w:sz w:val="28"/>
          <w:szCs w:val="28"/>
        </w:rPr>
      </w:pPr>
      <w:r w:rsidRPr="004C7E2C">
        <w:rPr>
          <w:sz w:val="28"/>
          <w:szCs w:val="28"/>
        </w:rPr>
        <w:t>Суховатой липой</w:t>
      </w:r>
    </w:p>
    <w:p w:rsidR="002049FD" w:rsidRPr="004C7E2C" w:rsidRDefault="002049FD" w:rsidP="004C7E2C">
      <w:pPr>
        <w:spacing w:line="360" w:lineRule="auto"/>
        <w:ind w:left="2124"/>
        <w:jc w:val="left"/>
        <w:rPr>
          <w:sz w:val="28"/>
          <w:szCs w:val="28"/>
        </w:rPr>
      </w:pPr>
      <w:r w:rsidRPr="004C7E2C">
        <w:rPr>
          <w:sz w:val="28"/>
          <w:szCs w:val="28"/>
        </w:rPr>
        <w:t>Пахнет от колёс.</w:t>
      </w:r>
    </w:p>
    <w:p w:rsidR="002049FD" w:rsidRPr="004C7E2C" w:rsidRDefault="002049FD" w:rsidP="004C7E2C">
      <w:pPr>
        <w:spacing w:line="360" w:lineRule="auto"/>
        <w:ind w:left="2124"/>
        <w:jc w:val="left"/>
        <w:rPr>
          <w:sz w:val="28"/>
          <w:szCs w:val="28"/>
        </w:rPr>
      </w:pPr>
      <w:r w:rsidRPr="004C7E2C">
        <w:rPr>
          <w:sz w:val="28"/>
          <w:szCs w:val="28"/>
        </w:rPr>
        <w:t>Слухают ракиты</w:t>
      </w:r>
    </w:p>
    <w:p w:rsidR="002049FD" w:rsidRPr="004C7E2C" w:rsidRDefault="002049FD" w:rsidP="004C7E2C">
      <w:pPr>
        <w:spacing w:line="360" w:lineRule="auto"/>
        <w:ind w:left="2124"/>
        <w:jc w:val="left"/>
        <w:rPr>
          <w:sz w:val="28"/>
          <w:szCs w:val="28"/>
        </w:rPr>
      </w:pPr>
      <w:r w:rsidRPr="004C7E2C">
        <w:rPr>
          <w:sz w:val="28"/>
          <w:szCs w:val="28"/>
        </w:rPr>
        <w:t>Посвист ветряной...</w:t>
      </w:r>
    </w:p>
    <w:p w:rsidR="002049FD" w:rsidRPr="004C7E2C" w:rsidRDefault="002049FD" w:rsidP="004C7E2C">
      <w:pPr>
        <w:spacing w:line="360" w:lineRule="auto"/>
        <w:ind w:left="2124"/>
        <w:jc w:val="left"/>
        <w:rPr>
          <w:sz w:val="28"/>
          <w:szCs w:val="28"/>
        </w:rPr>
      </w:pPr>
      <w:r w:rsidRPr="004C7E2C">
        <w:rPr>
          <w:sz w:val="28"/>
          <w:szCs w:val="28"/>
        </w:rPr>
        <w:t>Край ты мой забытый,</w:t>
      </w:r>
    </w:p>
    <w:p w:rsidR="002049FD" w:rsidRDefault="002049FD" w:rsidP="004C7E2C">
      <w:pPr>
        <w:spacing w:line="360" w:lineRule="auto"/>
        <w:ind w:left="2124"/>
        <w:jc w:val="left"/>
        <w:rPr>
          <w:sz w:val="28"/>
          <w:szCs w:val="28"/>
        </w:rPr>
      </w:pPr>
      <w:r w:rsidRPr="004C7E2C">
        <w:rPr>
          <w:sz w:val="28"/>
          <w:szCs w:val="28"/>
        </w:rPr>
        <w:t>Край ты мой родной!..</w:t>
      </w:r>
    </w:p>
    <w:p w:rsidR="002049FD" w:rsidRPr="004C7E2C" w:rsidRDefault="002049FD" w:rsidP="004C7E2C">
      <w:pPr>
        <w:spacing w:line="360" w:lineRule="auto"/>
        <w:ind w:firstLine="0"/>
        <w:jc w:val="left"/>
        <w:rPr>
          <w:b/>
          <w:sz w:val="28"/>
          <w:szCs w:val="28"/>
        </w:rPr>
      </w:pPr>
    </w:p>
    <w:p w:rsidR="002049FD" w:rsidRPr="004C7E2C" w:rsidRDefault="002049FD" w:rsidP="004C7E2C">
      <w:pPr>
        <w:spacing w:line="360" w:lineRule="auto"/>
        <w:ind w:firstLine="0"/>
        <w:jc w:val="left"/>
        <w:rPr>
          <w:b/>
          <w:sz w:val="28"/>
          <w:szCs w:val="28"/>
        </w:rPr>
      </w:pPr>
      <w:r w:rsidRPr="004C7E2C">
        <w:rPr>
          <w:b/>
          <w:sz w:val="28"/>
          <w:szCs w:val="28"/>
        </w:rPr>
        <w:t>Размышляем о прочитанном</w:t>
      </w:r>
    </w:p>
    <w:p w:rsidR="002049FD" w:rsidRPr="004C7E2C" w:rsidRDefault="002049FD" w:rsidP="004C7E2C">
      <w:pPr>
        <w:spacing w:line="360" w:lineRule="auto"/>
        <w:jc w:val="left"/>
        <w:rPr>
          <w:sz w:val="28"/>
          <w:szCs w:val="28"/>
        </w:rPr>
      </w:pPr>
      <w:r w:rsidRPr="004C7E2C">
        <w:rPr>
          <w:sz w:val="28"/>
          <w:szCs w:val="28"/>
        </w:rPr>
        <w:t>1. Какова тематика стихотворения?</w:t>
      </w:r>
    </w:p>
    <w:p w:rsidR="002049FD" w:rsidRPr="004C7E2C" w:rsidRDefault="002049FD" w:rsidP="004C7E2C">
      <w:pPr>
        <w:spacing w:line="360" w:lineRule="auto"/>
        <w:jc w:val="left"/>
        <w:rPr>
          <w:sz w:val="28"/>
          <w:szCs w:val="28"/>
        </w:rPr>
      </w:pPr>
      <w:r w:rsidRPr="004C7E2C">
        <w:rPr>
          <w:sz w:val="28"/>
          <w:szCs w:val="28"/>
        </w:rPr>
        <w:t xml:space="preserve">2. Какое настроение преобладает в нём? </w:t>
      </w:r>
    </w:p>
    <w:p w:rsidR="002049FD" w:rsidRPr="004C7E2C" w:rsidRDefault="002049FD" w:rsidP="004C7E2C">
      <w:pPr>
        <w:spacing w:line="360" w:lineRule="auto"/>
        <w:jc w:val="left"/>
        <w:rPr>
          <w:sz w:val="28"/>
          <w:szCs w:val="28"/>
        </w:rPr>
      </w:pPr>
      <w:r w:rsidRPr="004C7E2C">
        <w:rPr>
          <w:sz w:val="28"/>
          <w:szCs w:val="28"/>
        </w:rPr>
        <w:t>3. Какие художественные образы представлены в стихотворении? Как они помогают поэту в создании образ</w:t>
      </w:r>
      <w:r>
        <w:rPr>
          <w:sz w:val="28"/>
          <w:szCs w:val="28"/>
        </w:rPr>
        <w:t>а</w:t>
      </w:r>
      <w:r w:rsidRPr="004C7E2C">
        <w:rPr>
          <w:sz w:val="28"/>
          <w:szCs w:val="28"/>
        </w:rPr>
        <w:t xml:space="preserve"> родного края?</w:t>
      </w:r>
    </w:p>
    <w:p w:rsidR="002049FD" w:rsidRPr="004C7E2C" w:rsidRDefault="002049FD" w:rsidP="004C7E2C">
      <w:pPr>
        <w:spacing w:line="360" w:lineRule="auto"/>
        <w:jc w:val="left"/>
        <w:rPr>
          <w:sz w:val="28"/>
          <w:szCs w:val="28"/>
        </w:rPr>
      </w:pPr>
      <w:r w:rsidRPr="004C7E2C">
        <w:rPr>
          <w:sz w:val="28"/>
          <w:szCs w:val="28"/>
        </w:rPr>
        <w:t xml:space="preserve">4. Какие средства художественной выразительности использованы поэтом в стихотворении? Приведите примеры. </w:t>
      </w:r>
    </w:p>
    <w:p w:rsidR="002049FD" w:rsidRPr="004C7E2C" w:rsidRDefault="002049FD" w:rsidP="004C7E2C">
      <w:pPr>
        <w:spacing w:line="360" w:lineRule="auto"/>
        <w:jc w:val="left"/>
        <w:rPr>
          <w:sz w:val="28"/>
          <w:szCs w:val="28"/>
        </w:rPr>
      </w:pPr>
      <w:r w:rsidRPr="004C7E2C">
        <w:rPr>
          <w:sz w:val="28"/>
          <w:szCs w:val="28"/>
        </w:rPr>
        <w:t xml:space="preserve">5. Как вы понимаете значение последних двух строк стихотворения? </w:t>
      </w:r>
    </w:p>
    <w:p w:rsidR="002049FD" w:rsidRPr="004C7E2C" w:rsidRDefault="002049FD" w:rsidP="004C7E2C">
      <w:pPr>
        <w:shd w:val="clear" w:color="auto" w:fill="FFFFFF"/>
        <w:spacing w:line="360" w:lineRule="auto"/>
        <w:jc w:val="center"/>
        <w:textAlignment w:val="baseline"/>
        <w:rPr>
          <w:b/>
          <w:color w:val="000000"/>
          <w:sz w:val="28"/>
          <w:szCs w:val="28"/>
          <w:lang w:eastAsia="ru-RU"/>
        </w:rPr>
      </w:pPr>
      <w:r w:rsidRPr="004C7E2C">
        <w:rPr>
          <w:b/>
          <w:i/>
          <w:color w:val="000000"/>
          <w:sz w:val="28"/>
          <w:szCs w:val="28"/>
          <w:lang w:eastAsia="ru-RU"/>
        </w:rPr>
        <w:t>Урок 67.</w:t>
      </w:r>
      <w:r w:rsidRPr="004C7E2C">
        <w:rPr>
          <w:b/>
          <w:color w:val="000000"/>
          <w:sz w:val="28"/>
          <w:szCs w:val="28"/>
          <w:lang w:eastAsia="ru-RU"/>
        </w:rPr>
        <w:t xml:space="preserve"> Стихотворения отечественных поэтов начала ХХ века. </w:t>
      </w:r>
    </w:p>
    <w:p w:rsidR="002049FD" w:rsidRPr="004C7E2C" w:rsidRDefault="002049FD" w:rsidP="004C7E2C">
      <w:pPr>
        <w:shd w:val="clear" w:color="auto" w:fill="FFFFFF"/>
        <w:spacing w:line="360" w:lineRule="auto"/>
        <w:jc w:val="center"/>
        <w:textAlignment w:val="baseline"/>
        <w:rPr>
          <w:b/>
          <w:color w:val="000000"/>
          <w:sz w:val="28"/>
          <w:szCs w:val="28"/>
          <w:lang w:eastAsia="ru-RU"/>
        </w:rPr>
      </w:pPr>
      <w:r w:rsidRPr="004C7E2C">
        <w:rPr>
          <w:b/>
          <w:color w:val="000000"/>
          <w:sz w:val="28"/>
          <w:szCs w:val="28"/>
          <w:lang w:eastAsia="ru-RU"/>
        </w:rPr>
        <w:t>В. В. Маяковский. Стихотворения «Хорошее отношение к лошадям», «Необычайное приключение, бывшее с Владимиром Маяковским летом на даче»</w:t>
      </w:r>
    </w:p>
    <w:p w:rsidR="002049FD" w:rsidRPr="004C7E2C" w:rsidRDefault="002049FD" w:rsidP="004C7E2C">
      <w:pPr>
        <w:shd w:val="clear" w:color="auto" w:fill="FFFFFF"/>
        <w:spacing w:line="360" w:lineRule="auto"/>
        <w:jc w:val="center"/>
        <w:textAlignment w:val="baseline"/>
        <w:rPr>
          <w:color w:val="000000"/>
          <w:sz w:val="28"/>
          <w:szCs w:val="28"/>
          <w:lang w:eastAsia="ru-RU"/>
        </w:rPr>
      </w:pPr>
      <w:r w:rsidRPr="004C7E2C">
        <w:rPr>
          <w:color w:val="000000"/>
          <w:sz w:val="28"/>
          <w:szCs w:val="28"/>
          <w:lang w:eastAsia="ru-RU"/>
        </w:rPr>
        <w:t>* *  *</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Особую роль в творчестве поэта играли его выступления. П. И. Лавут, помогавший Маяковскому в организации лекций, вспоминает: «Стихотворение „Необычайное приключение, бывшее с Владимиром Маяковским летом на даче“ на афише называлось просто „Необычайное“. Но с эстрады поэт объявлял его полным, даже расширенным названием („бывшее со мной, с Владимиром Владимировичем, на станции Пушкино...“).</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Очень громко и чётко произносил „необы...“, а вторую половину слова и все последующие — быстрее, доводя до скороговорки. Ещё добавлял:</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 Эту вещь я считаю программной. Здесь речь идёт о плакатах. Когда-то я занимался этим делом. Нелегко давалось.</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Рисовали иногда дни и ночи. Часто недосыпали. Чтобы не проспать, клали под голову полено вместо подушки. В таких условиях мы делали „Окна РОСТА“, которые заменяли тогда частично газеты и журналы. Писали на злобу дня, с тем чтобы сегодня или на следующий день наша работа приносила конкретную пользу. Эти плакаты выставлялись в витринах центральных магазинов Москвы, на Кузнецком и в других местах.</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Часть их размножалась и отправлялась в другие города.</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Концовка „Необычайного“ звучала так: предельно громко — „Вот лозунг мой...“ и пренебрежительно, иронически, коротко — „и солнца“...</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Поэт читает записку:</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„Как вы относитесь к чтению Артоболевского?“</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 Никак не отношусь. Я его не знаю.</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Из оркестра раздаётся смущённый голос:</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 А я здесь...</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Маяковский нагибается:</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 Почитайте, тогда я вас узнаю. Поскольку речь идёт о „Солнце“, прочтите его... Затем, если вы не обидитесь, я сделаю свои замечания и прочту „Солнце“ по-своему.</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Артоболевский выходит на сцену. Заметно волнуясь, читает „Солнце“.</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Раздаются аплодисменты.</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Маяковский хвалит его голос, отмечает и другие положительные качества исполнения. Но он говорит, что чтецу не хватает ритмической остроты, и критикует излишнюю „игру“, некоторую напыщенность. Он находит, что напевность в отдельных местах, например в строках „Стена теней, ночей тюрьма“, неоправданна, и, наконец, подчёркивает, что нельзя сокращать название стихотворения.</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 Так, к сожалению, делает большинство чтецов, — замечает он, — а между тем название неразрывно связано с текстом. Всё, что мной говорилось,  — заключает он,  — относится ко всем чтецам, которых я слышал, за исключением одного Яхонтова.</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Затем Маяковский сам читает „Солнце“. Артоболевский поблагодарил его и отметил интересную деталь: ему казалось, что слова „...крикнул солнцу: «Слазь!»“ нужно действительно крикнуть, а Маяковский произнёс слово „слазь“ без всякого крика, но тоном чуть пренебрежительным.</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 xml:space="preserve">— Подымите руки, кто за меня?  — обратился к залу поэт.  — Почти единогласно...» </w:t>
      </w:r>
    </w:p>
    <w:p w:rsidR="002049FD" w:rsidRPr="004C7E2C" w:rsidRDefault="002049FD" w:rsidP="004C7E2C">
      <w:pPr>
        <w:shd w:val="clear" w:color="auto" w:fill="FFFFFF"/>
        <w:spacing w:line="360" w:lineRule="auto"/>
        <w:textAlignment w:val="baseline"/>
        <w:rPr>
          <w:color w:val="000000"/>
          <w:sz w:val="28"/>
          <w:szCs w:val="28"/>
          <w:lang w:eastAsia="ru-RU"/>
        </w:rPr>
      </w:pPr>
    </w:p>
    <w:p w:rsidR="002049FD" w:rsidRDefault="002049FD" w:rsidP="004C7E2C">
      <w:pPr>
        <w:shd w:val="clear" w:color="auto" w:fill="FFFFFF"/>
        <w:spacing w:line="360" w:lineRule="auto"/>
        <w:jc w:val="center"/>
        <w:textAlignment w:val="baseline"/>
        <w:rPr>
          <w:b/>
          <w:color w:val="000000"/>
          <w:sz w:val="28"/>
          <w:szCs w:val="28"/>
          <w:lang w:eastAsia="ru-RU"/>
        </w:rPr>
      </w:pPr>
    </w:p>
    <w:p w:rsidR="002049FD" w:rsidRDefault="002049FD" w:rsidP="004C7E2C">
      <w:pPr>
        <w:shd w:val="clear" w:color="auto" w:fill="FFFFFF"/>
        <w:spacing w:line="360" w:lineRule="auto"/>
        <w:jc w:val="center"/>
        <w:textAlignment w:val="baseline"/>
        <w:rPr>
          <w:b/>
          <w:color w:val="000000"/>
          <w:sz w:val="28"/>
          <w:szCs w:val="28"/>
          <w:lang w:eastAsia="ru-RU"/>
        </w:rPr>
      </w:pPr>
    </w:p>
    <w:p w:rsidR="002049FD" w:rsidRDefault="002049FD" w:rsidP="004C7E2C">
      <w:pPr>
        <w:shd w:val="clear" w:color="auto" w:fill="FFFFFF"/>
        <w:spacing w:line="360" w:lineRule="auto"/>
        <w:jc w:val="center"/>
        <w:textAlignment w:val="baseline"/>
        <w:rPr>
          <w:b/>
          <w:color w:val="000000"/>
          <w:sz w:val="28"/>
          <w:szCs w:val="28"/>
          <w:lang w:eastAsia="ru-RU"/>
        </w:rPr>
      </w:pPr>
    </w:p>
    <w:p w:rsidR="002049FD" w:rsidRDefault="002049FD" w:rsidP="004C7E2C">
      <w:pPr>
        <w:shd w:val="clear" w:color="auto" w:fill="FFFFFF"/>
        <w:spacing w:line="360" w:lineRule="auto"/>
        <w:jc w:val="center"/>
        <w:textAlignment w:val="baseline"/>
        <w:rPr>
          <w:b/>
          <w:color w:val="000000"/>
          <w:sz w:val="28"/>
          <w:szCs w:val="28"/>
          <w:lang w:eastAsia="ru-RU"/>
        </w:rPr>
      </w:pPr>
    </w:p>
    <w:p w:rsidR="002049FD" w:rsidRDefault="002049FD" w:rsidP="004C7E2C">
      <w:pPr>
        <w:shd w:val="clear" w:color="auto" w:fill="FFFFFF"/>
        <w:spacing w:line="360" w:lineRule="auto"/>
        <w:jc w:val="center"/>
        <w:textAlignment w:val="baseline"/>
        <w:rPr>
          <w:b/>
          <w:color w:val="000000"/>
          <w:sz w:val="28"/>
          <w:szCs w:val="28"/>
          <w:lang w:eastAsia="ru-RU"/>
        </w:rPr>
      </w:pPr>
    </w:p>
    <w:p w:rsidR="002049FD" w:rsidRDefault="002049FD" w:rsidP="004C7E2C">
      <w:pPr>
        <w:shd w:val="clear" w:color="auto" w:fill="FFFFFF"/>
        <w:spacing w:line="360" w:lineRule="auto"/>
        <w:jc w:val="center"/>
        <w:textAlignment w:val="baseline"/>
        <w:rPr>
          <w:b/>
          <w:color w:val="000000"/>
          <w:sz w:val="28"/>
          <w:szCs w:val="28"/>
          <w:lang w:eastAsia="ru-RU"/>
        </w:rPr>
      </w:pPr>
    </w:p>
    <w:p w:rsidR="002049FD" w:rsidRDefault="002049FD" w:rsidP="004C7E2C">
      <w:pPr>
        <w:shd w:val="clear" w:color="auto" w:fill="FFFFFF"/>
        <w:spacing w:line="360" w:lineRule="auto"/>
        <w:jc w:val="center"/>
        <w:textAlignment w:val="baseline"/>
        <w:rPr>
          <w:b/>
          <w:color w:val="000000"/>
          <w:sz w:val="28"/>
          <w:szCs w:val="28"/>
          <w:lang w:eastAsia="ru-RU"/>
        </w:rPr>
      </w:pPr>
    </w:p>
    <w:p w:rsidR="002049FD" w:rsidRDefault="002049FD" w:rsidP="004C7E2C">
      <w:pPr>
        <w:shd w:val="clear" w:color="auto" w:fill="FFFFFF"/>
        <w:spacing w:line="360" w:lineRule="auto"/>
        <w:jc w:val="center"/>
        <w:textAlignment w:val="baseline"/>
        <w:rPr>
          <w:b/>
          <w:color w:val="000000"/>
          <w:sz w:val="28"/>
          <w:szCs w:val="28"/>
          <w:lang w:eastAsia="ru-RU"/>
        </w:rPr>
      </w:pPr>
    </w:p>
    <w:p w:rsidR="002049FD" w:rsidRPr="004C7E2C" w:rsidRDefault="002049FD" w:rsidP="004C7E2C">
      <w:pPr>
        <w:shd w:val="clear" w:color="auto" w:fill="FFFFFF"/>
        <w:spacing w:line="360" w:lineRule="auto"/>
        <w:jc w:val="center"/>
        <w:textAlignment w:val="baseline"/>
        <w:rPr>
          <w:b/>
          <w:color w:val="000000"/>
          <w:sz w:val="28"/>
          <w:szCs w:val="28"/>
          <w:lang w:eastAsia="ru-RU"/>
        </w:rPr>
      </w:pPr>
      <w:r w:rsidRPr="004C7E2C">
        <w:rPr>
          <w:b/>
          <w:color w:val="000000"/>
          <w:sz w:val="28"/>
          <w:szCs w:val="28"/>
          <w:lang w:eastAsia="ru-RU"/>
        </w:rPr>
        <w:t>Необычайное приключение, бывшее с Владимиром Маяковским летом на даче</w:t>
      </w:r>
    </w:p>
    <w:p w:rsidR="002049FD" w:rsidRPr="004C7E2C" w:rsidRDefault="002049FD" w:rsidP="004C7E2C">
      <w:pPr>
        <w:shd w:val="clear" w:color="auto" w:fill="FFFFFF"/>
        <w:spacing w:line="360" w:lineRule="auto"/>
        <w:jc w:val="center"/>
        <w:textAlignment w:val="baseline"/>
        <w:rPr>
          <w:i/>
          <w:color w:val="000000"/>
          <w:sz w:val="28"/>
          <w:szCs w:val="28"/>
          <w:lang w:eastAsia="ru-RU"/>
        </w:rPr>
      </w:pPr>
      <w:r w:rsidRPr="004C7E2C">
        <w:rPr>
          <w:color w:val="000000"/>
          <w:sz w:val="28"/>
          <w:szCs w:val="28"/>
          <w:lang w:eastAsia="ru-RU"/>
        </w:rPr>
        <w:t>(</w:t>
      </w:r>
      <w:r w:rsidRPr="004C7E2C">
        <w:rPr>
          <w:i/>
          <w:color w:val="000000"/>
          <w:sz w:val="28"/>
          <w:szCs w:val="28"/>
          <w:lang w:eastAsia="ru-RU"/>
        </w:rPr>
        <w:t>Пушкино, Акулова гора, дача Румянцева,</w:t>
      </w:r>
    </w:p>
    <w:p w:rsidR="002049FD" w:rsidRPr="004C7E2C" w:rsidRDefault="002049FD" w:rsidP="004C7E2C">
      <w:pPr>
        <w:shd w:val="clear" w:color="auto" w:fill="FFFFFF"/>
        <w:spacing w:line="360" w:lineRule="auto"/>
        <w:jc w:val="center"/>
        <w:textAlignment w:val="baseline"/>
        <w:rPr>
          <w:color w:val="000000"/>
          <w:sz w:val="28"/>
          <w:szCs w:val="28"/>
          <w:lang w:eastAsia="ru-RU"/>
        </w:rPr>
      </w:pPr>
      <w:r w:rsidRPr="004C7E2C">
        <w:rPr>
          <w:i/>
          <w:color w:val="000000"/>
          <w:sz w:val="28"/>
          <w:szCs w:val="28"/>
          <w:lang w:eastAsia="ru-RU"/>
        </w:rPr>
        <w:t>27 вёрст по Ярославской жел. дор</w:t>
      </w:r>
      <w:r w:rsidRPr="004C7E2C">
        <w:rPr>
          <w:color w:val="000000"/>
          <w:sz w:val="28"/>
          <w:szCs w:val="28"/>
          <w:lang w:eastAsia="ru-RU"/>
        </w:rPr>
        <w:t>.)</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В сто сорок солнц закат пылал,</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в июль катилось лето,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была жара,</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жара плыла, —</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на даче было это.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Пригорок Пушкино горбил</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Акуловой горою,</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а низ горы —</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деревней был,</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кривился крыш корою.</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А за деревнею —</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дыра,</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и в ту дыру, наверно,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спускалось солнце каждый раз,</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медленно и верно.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А завтра снова</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мир залить вставало солнце ало.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Pr>
          <w:color w:val="000000"/>
          <w:sz w:val="28"/>
          <w:szCs w:val="28"/>
          <w:lang w:eastAsia="ru-RU"/>
        </w:rPr>
        <w:t>И</w:t>
      </w:r>
      <w:r w:rsidRPr="004C7E2C">
        <w:rPr>
          <w:color w:val="000000"/>
          <w:sz w:val="28"/>
          <w:szCs w:val="28"/>
          <w:lang w:eastAsia="ru-RU"/>
        </w:rPr>
        <w:t xml:space="preserve"> день за днём</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ужасно злить</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меня</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вот это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стало.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Pr>
          <w:color w:val="000000"/>
          <w:sz w:val="28"/>
          <w:szCs w:val="28"/>
          <w:lang w:eastAsia="ru-RU"/>
        </w:rPr>
        <w:t>И</w:t>
      </w:r>
      <w:r w:rsidRPr="004C7E2C">
        <w:rPr>
          <w:color w:val="000000"/>
          <w:sz w:val="28"/>
          <w:szCs w:val="28"/>
          <w:lang w:eastAsia="ru-RU"/>
        </w:rPr>
        <w:t xml:space="preserve"> так однажды разозлясь,</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что в страхе всё поблекло,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в упор я крикнул солнцу:</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w:t>
      </w:r>
      <w:r>
        <w:rPr>
          <w:color w:val="000000"/>
          <w:sz w:val="28"/>
          <w:szCs w:val="28"/>
          <w:lang w:eastAsia="ru-RU"/>
        </w:rPr>
        <w:t>С</w:t>
      </w:r>
      <w:r w:rsidRPr="004C7E2C">
        <w:rPr>
          <w:color w:val="000000"/>
          <w:sz w:val="28"/>
          <w:szCs w:val="28"/>
          <w:lang w:eastAsia="ru-RU"/>
        </w:rPr>
        <w:t>лазь!</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довольно шляться в пекло!»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Pr>
          <w:color w:val="000000"/>
          <w:sz w:val="28"/>
          <w:szCs w:val="28"/>
          <w:lang w:eastAsia="ru-RU"/>
        </w:rPr>
        <w:t>Я</w:t>
      </w:r>
      <w:r w:rsidRPr="004C7E2C">
        <w:rPr>
          <w:color w:val="000000"/>
          <w:sz w:val="28"/>
          <w:szCs w:val="28"/>
          <w:lang w:eastAsia="ru-RU"/>
        </w:rPr>
        <w:t xml:space="preserve"> крикнул солнцу:</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«Дармоед!</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занежен в облака ты,</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а тут — не знай ни зим, ни лет,</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сиди, рисуй плакаты!»</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Pr>
          <w:color w:val="000000"/>
          <w:sz w:val="28"/>
          <w:szCs w:val="28"/>
          <w:lang w:eastAsia="ru-RU"/>
        </w:rPr>
        <w:t>Я</w:t>
      </w:r>
      <w:r w:rsidRPr="004C7E2C">
        <w:rPr>
          <w:color w:val="000000"/>
          <w:sz w:val="28"/>
          <w:szCs w:val="28"/>
          <w:lang w:eastAsia="ru-RU"/>
        </w:rPr>
        <w:t xml:space="preserve"> крикнул солнцу:</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«Погоди!</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послушай, златолобо,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чем так,</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без дела заходить,</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ко мне</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на чай зашло бы!»</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Что я наделал!</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Pr>
          <w:color w:val="000000"/>
          <w:sz w:val="28"/>
          <w:szCs w:val="28"/>
          <w:lang w:eastAsia="ru-RU"/>
        </w:rPr>
        <w:t>Я</w:t>
      </w:r>
      <w:r w:rsidRPr="004C7E2C">
        <w:rPr>
          <w:color w:val="000000"/>
          <w:sz w:val="28"/>
          <w:szCs w:val="28"/>
          <w:lang w:eastAsia="ru-RU"/>
        </w:rPr>
        <w:t xml:space="preserve"> погиб!</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Pr>
          <w:color w:val="000000"/>
          <w:sz w:val="28"/>
          <w:szCs w:val="28"/>
          <w:lang w:eastAsia="ru-RU"/>
        </w:rPr>
        <w:t>К</w:t>
      </w:r>
      <w:r w:rsidRPr="004C7E2C">
        <w:rPr>
          <w:color w:val="000000"/>
          <w:sz w:val="28"/>
          <w:szCs w:val="28"/>
          <w:lang w:eastAsia="ru-RU"/>
        </w:rPr>
        <w:t>о мне,</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по доброй воле,</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само,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раскинув луч-шаги,</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шагает солнце в поле.</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Pr>
          <w:color w:val="000000"/>
          <w:sz w:val="28"/>
          <w:szCs w:val="28"/>
          <w:lang w:eastAsia="ru-RU"/>
        </w:rPr>
        <w:t>Х</w:t>
      </w:r>
      <w:r w:rsidRPr="004C7E2C">
        <w:rPr>
          <w:color w:val="000000"/>
          <w:sz w:val="28"/>
          <w:szCs w:val="28"/>
          <w:lang w:eastAsia="ru-RU"/>
        </w:rPr>
        <w:t>очу испуг не показать —</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и ретируюсь</w:t>
      </w:r>
      <w:r w:rsidRPr="004C7E2C">
        <w:rPr>
          <w:color w:val="000000"/>
          <w:sz w:val="28"/>
          <w:szCs w:val="28"/>
          <w:vertAlign w:val="superscript"/>
          <w:lang w:eastAsia="ru-RU"/>
        </w:rPr>
        <w:footnoteReference w:id="1"/>
      </w:r>
      <w:r w:rsidRPr="004C7E2C">
        <w:rPr>
          <w:color w:val="000000"/>
          <w:sz w:val="28"/>
          <w:szCs w:val="28"/>
          <w:lang w:eastAsia="ru-RU"/>
        </w:rPr>
        <w:t xml:space="preserve"> задом.</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Уже в саду его глаза.</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Уже проходит садом.</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в окошки,</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в двери,</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в щель войдя,</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ввалилась солнца масса,</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ввалилось;</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дух переведя,</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заговорило басом:</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«Гоню обратно я огни</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впервые с сотворенья.</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Pr>
          <w:color w:val="000000"/>
          <w:sz w:val="28"/>
          <w:szCs w:val="28"/>
          <w:lang w:eastAsia="ru-RU"/>
        </w:rPr>
        <w:t>Т</w:t>
      </w:r>
      <w:r w:rsidRPr="004C7E2C">
        <w:rPr>
          <w:color w:val="000000"/>
          <w:sz w:val="28"/>
          <w:szCs w:val="28"/>
          <w:lang w:eastAsia="ru-RU"/>
        </w:rPr>
        <w:t>ы звал меня?</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Чаи́ гони,</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гони, поэт, варенье!»</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Pr>
          <w:color w:val="000000"/>
          <w:sz w:val="28"/>
          <w:szCs w:val="28"/>
          <w:lang w:eastAsia="ru-RU"/>
        </w:rPr>
        <w:t>С</w:t>
      </w:r>
      <w:r w:rsidRPr="004C7E2C">
        <w:rPr>
          <w:color w:val="000000"/>
          <w:sz w:val="28"/>
          <w:szCs w:val="28"/>
          <w:lang w:eastAsia="ru-RU"/>
        </w:rPr>
        <w:t>леза из глаз у самого —</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жара с ума сводила,</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но я ему —</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на самовар:</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w:t>
      </w:r>
      <w:r>
        <w:rPr>
          <w:color w:val="000000"/>
          <w:sz w:val="28"/>
          <w:szCs w:val="28"/>
          <w:lang w:eastAsia="ru-RU"/>
        </w:rPr>
        <w:t>Н</w:t>
      </w:r>
      <w:r w:rsidRPr="004C7E2C">
        <w:rPr>
          <w:color w:val="000000"/>
          <w:sz w:val="28"/>
          <w:szCs w:val="28"/>
          <w:lang w:eastAsia="ru-RU"/>
        </w:rPr>
        <w:t>у что ж,</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садись, светило!»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Чёрт дёрнул дерзости мои</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орать ему, —</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сконфужен,</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я сел на уголок скамьи,</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боюсь — не вышло б хуже!</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Pr>
          <w:color w:val="000000"/>
          <w:sz w:val="28"/>
          <w:szCs w:val="28"/>
          <w:lang w:eastAsia="ru-RU"/>
        </w:rPr>
        <w:t>Н</w:t>
      </w:r>
      <w:r w:rsidRPr="004C7E2C">
        <w:rPr>
          <w:color w:val="000000"/>
          <w:sz w:val="28"/>
          <w:szCs w:val="28"/>
          <w:lang w:eastAsia="ru-RU"/>
        </w:rPr>
        <w:t>о странная из солнца ясь</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струилась, —</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и степенность</w:t>
      </w:r>
      <w:r w:rsidRPr="004C7E2C">
        <w:rPr>
          <w:color w:val="000000"/>
          <w:sz w:val="28"/>
          <w:szCs w:val="28"/>
          <w:vertAlign w:val="superscript"/>
          <w:lang w:eastAsia="ru-RU"/>
        </w:rPr>
        <w:footnoteReference w:id="2"/>
      </w:r>
      <w:r w:rsidRPr="004C7E2C">
        <w:rPr>
          <w:color w:val="000000"/>
          <w:sz w:val="28"/>
          <w:szCs w:val="28"/>
          <w:lang w:eastAsia="ru-RU"/>
        </w:rPr>
        <w:t xml:space="preserve"> </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забыв,</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сижу, разговорясь</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с светилом постепенно.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Про то,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про это говорю,</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 xml:space="preserve">что-де заела </w:t>
      </w:r>
      <w:r>
        <w:rPr>
          <w:color w:val="000000"/>
          <w:sz w:val="28"/>
          <w:szCs w:val="28"/>
          <w:lang w:eastAsia="ru-RU"/>
        </w:rPr>
        <w:t>Р</w:t>
      </w:r>
      <w:r w:rsidRPr="004C7E2C">
        <w:rPr>
          <w:color w:val="000000"/>
          <w:sz w:val="28"/>
          <w:szCs w:val="28"/>
          <w:lang w:eastAsia="ru-RU"/>
        </w:rPr>
        <w:t>оста,</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а солнце:</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w:t>
      </w:r>
      <w:r>
        <w:rPr>
          <w:color w:val="000000"/>
          <w:sz w:val="28"/>
          <w:szCs w:val="28"/>
          <w:lang w:eastAsia="ru-RU"/>
        </w:rPr>
        <w:t>Л</w:t>
      </w:r>
      <w:r w:rsidRPr="004C7E2C">
        <w:rPr>
          <w:color w:val="000000"/>
          <w:sz w:val="28"/>
          <w:szCs w:val="28"/>
          <w:lang w:eastAsia="ru-RU"/>
        </w:rPr>
        <w:t>адно,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не горюй,</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смотри на вещи просто!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А мне, ты думаешь,</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светить</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легко?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 Поди, попробуй!  —</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А вот идёшь —</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взялось идти,</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идёшь — и светишь в оба!»</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Болтали так до темноты —</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до бывшей ночи то есть.</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Pr>
          <w:color w:val="000000"/>
          <w:sz w:val="28"/>
          <w:szCs w:val="28"/>
          <w:lang w:eastAsia="ru-RU"/>
        </w:rPr>
        <w:t>К</w:t>
      </w:r>
      <w:r w:rsidRPr="004C7E2C">
        <w:rPr>
          <w:color w:val="000000"/>
          <w:sz w:val="28"/>
          <w:szCs w:val="28"/>
          <w:lang w:eastAsia="ru-RU"/>
        </w:rPr>
        <w:t>акая тьма уж тут?</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Pr>
          <w:color w:val="000000"/>
          <w:sz w:val="28"/>
          <w:szCs w:val="28"/>
          <w:lang w:eastAsia="ru-RU"/>
        </w:rPr>
        <w:t>Н</w:t>
      </w:r>
      <w:r w:rsidRPr="004C7E2C">
        <w:rPr>
          <w:color w:val="000000"/>
          <w:sz w:val="28"/>
          <w:szCs w:val="28"/>
          <w:lang w:eastAsia="ru-RU"/>
        </w:rPr>
        <w:t>а «ты»</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мы с ним, совсем освоясь.</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Pr>
          <w:color w:val="000000"/>
          <w:sz w:val="28"/>
          <w:szCs w:val="28"/>
          <w:lang w:eastAsia="ru-RU"/>
        </w:rPr>
        <w:t>И</w:t>
      </w:r>
      <w:r w:rsidRPr="004C7E2C">
        <w:rPr>
          <w:color w:val="000000"/>
          <w:sz w:val="28"/>
          <w:szCs w:val="28"/>
          <w:lang w:eastAsia="ru-RU"/>
        </w:rPr>
        <w:t xml:space="preserve"> скоро,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дружбы не тая,</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бью по плечу его я.</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А солнце тоже:</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w:t>
      </w:r>
      <w:r>
        <w:rPr>
          <w:color w:val="000000"/>
          <w:sz w:val="28"/>
          <w:szCs w:val="28"/>
          <w:lang w:eastAsia="ru-RU"/>
        </w:rPr>
        <w:t>Т</w:t>
      </w:r>
      <w:r w:rsidRPr="004C7E2C">
        <w:rPr>
          <w:color w:val="000000"/>
          <w:sz w:val="28"/>
          <w:szCs w:val="28"/>
          <w:lang w:eastAsia="ru-RU"/>
        </w:rPr>
        <w:t>ы да я,</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нас, товарищ, двое!</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Пойдём, поэт,</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взорим,</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вспоём</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у мира в сером хламе.</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я буду солнце лить своё,</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а ты — своё,</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стихами».</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Pr>
          <w:color w:val="000000"/>
          <w:sz w:val="28"/>
          <w:szCs w:val="28"/>
          <w:lang w:eastAsia="ru-RU"/>
        </w:rPr>
        <w:t>С</w:t>
      </w:r>
      <w:r w:rsidRPr="004C7E2C">
        <w:rPr>
          <w:color w:val="000000"/>
          <w:sz w:val="28"/>
          <w:szCs w:val="28"/>
          <w:lang w:eastAsia="ru-RU"/>
        </w:rPr>
        <w:t>тена теней,</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ночей тюрьма</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под солнц двустволкой пала.</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Pr>
          <w:color w:val="000000"/>
          <w:sz w:val="28"/>
          <w:szCs w:val="28"/>
          <w:lang w:eastAsia="ru-RU"/>
        </w:rPr>
        <w:t>С</w:t>
      </w:r>
      <w:r w:rsidRPr="004C7E2C">
        <w:rPr>
          <w:color w:val="000000"/>
          <w:sz w:val="28"/>
          <w:szCs w:val="28"/>
          <w:lang w:eastAsia="ru-RU"/>
        </w:rPr>
        <w:t>тихов и света кутерьма —</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сияй во что попало!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Устанет то,</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и хочет ночь</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прилечь,</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тупая сонница.</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Pr>
          <w:color w:val="000000"/>
          <w:sz w:val="28"/>
          <w:szCs w:val="28"/>
          <w:lang w:eastAsia="ru-RU"/>
        </w:rPr>
        <w:t>В</w:t>
      </w:r>
      <w:r w:rsidRPr="004C7E2C">
        <w:rPr>
          <w:color w:val="000000"/>
          <w:sz w:val="28"/>
          <w:szCs w:val="28"/>
          <w:lang w:eastAsia="ru-RU"/>
        </w:rPr>
        <w:t>друг — я</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во всю светаю мочь —</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и снова день трезвонится.</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Pr>
          <w:color w:val="000000"/>
          <w:sz w:val="28"/>
          <w:szCs w:val="28"/>
          <w:lang w:eastAsia="ru-RU"/>
        </w:rPr>
        <w:t>С</w:t>
      </w:r>
      <w:r w:rsidRPr="004C7E2C">
        <w:rPr>
          <w:color w:val="000000"/>
          <w:sz w:val="28"/>
          <w:szCs w:val="28"/>
          <w:lang w:eastAsia="ru-RU"/>
        </w:rPr>
        <w:t>ветить всегда,</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светить везде,</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до дней последних донца,</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светить —</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и никаких гвоздей!</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Pr>
          <w:color w:val="000000"/>
          <w:sz w:val="28"/>
          <w:szCs w:val="28"/>
          <w:lang w:eastAsia="ru-RU"/>
        </w:rPr>
        <w:t xml:space="preserve">вот лозунг мой </w:t>
      </w:r>
      <w:r w:rsidRPr="004C7E2C">
        <w:rPr>
          <w:color w:val="000000"/>
          <w:sz w:val="28"/>
          <w:szCs w:val="28"/>
          <w:lang w:eastAsia="ru-RU"/>
        </w:rPr>
        <w:t>—</w:t>
      </w:r>
    </w:p>
    <w:p w:rsidR="002049FD" w:rsidRPr="004C7E2C" w:rsidRDefault="002049FD" w:rsidP="004C7E2C">
      <w:pPr>
        <w:shd w:val="clear" w:color="auto" w:fill="FFFFFF"/>
        <w:spacing w:line="360" w:lineRule="auto"/>
        <w:ind w:left="2124"/>
        <w:textAlignment w:val="baseline"/>
        <w:rPr>
          <w:color w:val="000000"/>
          <w:sz w:val="28"/>
          <w:szCs w:val="28"/>
          <w:lang w:eastAsia="ru-RU"/>
        </w:rPr>
      </w:pPr>
      <w:r w:rsidRPr="004C7E2C">
        <w:rPr>
          <w:color w:val="000000"/>
          <w:sz w:val="28"/>
          <w:szCs w:val="28"/>
          <w:lang w:eastAsia="ru-RU"/>
        </w:rPr>
        <w:t>и солнца!</w:t>
      </w:r>
    </w:p>
    <w:p w:rsidR="002049FD" w:rsidRPr="004C7E2C" w:rsidRDefault="002049FD" w:rsidP="004C7E2C">
      <w:pPr>
        <w:shd w:val="clear" w:color="auto" w:fill="FFFFFF"/>
        <w:spacing w:line="360" w:lineRule="auto"/>
        <w:ind w:firstLine="0"/>
        <w:textAlignment w:val="baseline"/>
        <w:rPr>
          <w:b/>
          <w:color w:val="000000"/>
          <w:sz w:val="28"/>
          <w:szCs w:val="28"/>
          <w:lang w:eastAsia="ru-RU"/>
        </w:rPr>
      </w:pPr>
    </w:p>
    <w:p w:rsidR="002049FD" w:rsidRPr="004C7E2C" w:rsidRDefault="002049FD" w:rsidP="004C7E2C">
      <w:pPr>
        <w:shd w:val="clear" w:color="auto" w:fill="FFFFFF"/>
        <w:spacing w:line="360" w:lineRule="auto"/>
        <w:ind w:firstLine="0"/>
        <w:textAlignment w:val="baseline"/>
        <w:rPr>
          <w:b/>
          <w:color w:val="000000"/>
          <w:sz w:val="28"/>
          <w:szCs w:val="28"/>
          <w:lang w:eastAsia="ru-RU"/>
        </w:rPr>
      </w:pPr>
      <w:r w:rsidRPr="004C7E2C">
        <w:rPr>
          <w:b/>
          <w:color w:val="000000"/>
          <w:sz w:val="28"/>
          <w:szCs w:val="28"/>
          <w:lang w:eastAsia="ru-RU"/>
        </w:rPr>
        <w:t>Размышляем о прочитанном</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1. Понравилось ли вам стихотворение? Что общего между поэтом и солнцем? Во имя чего поэт готов к ежедневной, будничной, трудной работе?</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2. Внимательно вчитайтесь в стихотворение «Необычайное приключение...». Как меняется настроение поэта на протяжении рассказа и как это можно передать при чтении? Перечитайте начало и конец стихотворения «Необычайное приключение...». Одинаков ли ритм в этих отрывках?</w:t>
      </w:r>
    </w:p>
    <w:p w:rsidR="002049FD" w:rsidRPr="004C7E2C" w:rsidRDefault="002049FD" w:rsidP="004C7E2C">
      <w:pPr>
        <w:shd w:val="clear" w:color="auto" w:fill="FFFFFF"/>
        <w:spacing w:line="360" w:lineRule="auto"/>
        <w:ind w:firstLine="0"/>
        <w:textAlignment w:val="baseline"/>
        <w:rPr>
          <w:b/>
          <w:color w:val="000000"/>
          <w:sz w:val="28"/>
          <w:szCs w:val="28"/>
          <w:lang w:eastAsia="ru-RU"/>
        </w:rPr>
      </w:pPr>
      <w:r w:rsidRPr="004C7E2C">
        <w:rPr>
          <w:b/>
          <w:color w:val="000000"/>
          <w:sz w:val="28"/>
          <w:szCs w:val="28"/>
          <w:lang w:eastAsia="ru-RU"/>
        </w:rPr>
        <w:t>Слушаем актёрское чтение</w:t>
      </w:r>
    </w:p>
    <w:p w:rsidR="002049FD" w:rsidRPr="004C7E2C" w:rsidRDefault="002049FD" w:rsidP="004C7E2C">
      <w:pPr>
        <w:shd w:val="clear" w:color="auto" w:fill="FFFFFF"/>
        <w:spacing w:line="360" w:lineRule="auto"/>
        <w:textAlignment w:val="baseline"/>
        <w:rPr>
          <w:b/>
          <w:color w:val="000000"/>
          <w:sz w:val="28"/>
          <w:szCs w:val="28"/>
          <w:lang w:eastAsia="ru-RU"/>
        </w:rPr>
      </w:pPr>
      <w:r w:rsidRPr="004C7E2C">
        <w:rPr>
          <w:b/>
          <w:color w:val="000000"/>
          <w:sz w:val="28"/>
          <w:szCs w:val="28"/>
          <w:lang w:eastAsia="ru-RU"/>
        </w:rPr>
        <w:t>В. В. Маяковский. «Необычайное приключение, бывшее с Владимиром Маяковским летом на даче»</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1. В стихотворении поэт трижды восклицает: «Я крикнул солнцу», но содержание того, что он крикнул, заметно меняется. Меняется ли при этом интонация актёра? Согласны ли вы с тем, как эту часть стихотворения читает актёр? Как бы это сделали вы? Почему?</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2. Почему перед словами «Что я наделал!» звучит музыка? Какие части стихотворения разделяет музыкальная фраза?</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3. Как меняется характер чтения актёра от сцены встречи поэтом пришедшего в гости солнца до сцены дружеского разговора за самоваром?</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4. Почему последние строки стихотворения актёр читает торжественным, ораторским тоном?</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 xml:space="preserve">5. Как вы понимаете слова и словосочетания: </w:t>
      </w:r>
      <w:r w:rsidRPr="004C7E2C">
        <w:rPr>
          <w:i/>
          <w:color w:val="000000"/>
          <w:sz w:val="28"/>
          <w:szCs w:val="28"/>
          <w:lang w:eastAsia="ru-RU"/>
        </w:rPr>
        <w:t>тупая сонница, до дней последних донца, златолобо</w:t>
      </w:r>
      <w:r w:rsidRPr="004C7E2C">
        <w:rPr>
          <w:color w:val="000000"/>
          <w:sz w:val="28"/>
          <w:szCs w:val="28"/>
          <w:lang w:eastAsia="ru-RU"/>
        </w:rPr>
        <w:t>? Найдите другие неологизмы — новые слова, созданные поэтом, и объясните их значение.</w:t>
      </w:r>
    </w:p>
    <w:p w:rsidR="002049FD" w:rsidRPr="004C7E2C" w:rsidRDefault="002049FD" w:rsidP="004C7E2C">
      <w:pPr>
        <w:shd w:val="clear" w:color="auto" w:fill="FFFFFF"/>
        <w:spacing w:line="360" w:lineRule="auto"/>
        <w:textAlignment w:val="baseline"/>
        <w:rPr>
          <w:b/>
          <w:color w:val="000000"/>
          <w:sz w:val="28"/>
          <w:szCs w:val="28"/>
          <w:lang w:eastAsia="ru-RU"/>
        </w:rPr>
      </w:pPr>
    </w:p>
    <w:p w:rsidR="002049FD" w:rsidRPr="004C7E2C" w:rsidRDefault="002049FD" w:rsidP="004C7E2C">
      <w:pPr>
        <w:shd w:val="clear" w:color="auto" w:fill="FFFFFF"/>
        <w:spacing w:line="360" w:lineRule="auto"/>
        <w:ind w:firstLine="0"/>
        <w:textAlignment w:val="baseline"/>
        <w:rPr>
          <w:b/>
          <w:color w:val="000000"/>
          <w:sz w:val="28"/>
          <w:szCs w:val="28"/>
          <w:lang w:eastAsia="ru-RU"/>
        </w:rPr>
      </w:pPr>
      <w:r w:rsidRPr="004C7E2C">
        <w:rPr>
          <w:b/>
          <w:color w:val="000000"/>
          <w:sz w:val="28"/>
          <w:szCs w:val="28"/>
          <w:lang w:eastAsia="ru-RU"/>
        </w:rPr>
        <w:t>Совершенствуем свою речь</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1. Известно, что В. В. Маяковский ввёл в стихотворения много новых слов (неологизмов). Назовите некоторые из них. Как они образованы?</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 xml:space="preserve">2. Объясните слова и словосочетания: </w:t>
      </w:r>
      <w:r w:rsidRPr="004C7E2C">
        <w:rPr>
          <w:i/>
          <w:color w:val="000000"/>
          <w:sz w:val="28"/>
          <w:szCs w:val="28"/>
          <w:lang w:eastAsia="ru-RU"/>
        </w:rPr>
        <w:t>в</w:t>
      </w:r>
      <w:r w:rsidRPr="004C7E2C">
        <w:rPr>
          <w:color w:val="000000"/>
          <w:sz w:val="28"/>
          <w:szCs w:val="28"/>
          <w:lang w:eastAsia="ru-RU"/>
        </w:rPr>
        <w:t xml:space="preserve"> </w:t>
      </w:r>
      <w:r w:rsidRPr="004C7E2C">
        <w:rPr>
          <w:i/>
          <w:color w:val="000000"/>
          <w:sz w:val="28"/>
          <w:szCs w:val="28"/>
          <w:lang w:eastAsia="ru-RU"/>
        </w:rPr>
        <w:t>сто сорок солнц закат пылал, в июль катилось лето, пригорок горбил, кривился крыш корою, солнце ало, занежен, из солнца ясь, трезвонится</w:t>
      </w:r>
      <w:r w:rsidRPr="004C7E2C">
        <w:rPr>
          <w:color w:val="000000"/>
          <w:sz w:val="28"/>
          <w:szCs w:val="28"/>
          <w:lang w:eastAsia="ru-RU"/>
        </w:rPr>
        <w:t>.</w:t>
      </w:r>
    </w:p>
    <w:p w:rsidR="002049FD" w:rsidRPr="004C7E2C" w:rsidRDefault="002049FD" w:rsidP="004C7E2C">
      <w:pPr>
        <w:shd w:val="clear" w:color="auto" w:fill="FFFFFF"/>
        <w:spacing w:line="360" w:lineRule="auto"/>
        <w:textAlignment w:val="baseline"/>
        <w:rPr>
          <w:b/>
          <w:color w:val="000000"/>
          <w:sz w:val="28"/>
          <w:szCs w:val="28"/>
          <w:lang w:eastAsia="ru-RU"/>
        </w:rPr>
      </w:pPr>
    </w:p>
    <w:p w:rsidR="002049FD" w:rsidRPr="004C7E2C" w:rsidRDefault="002049FD" w:rsidP="004C7E2C">
      <w:pPr>
        <w:shd w:val="clear" w:color="auto" w:fill="FFFFFF"/>
        <w:spacing w:line="360" w:lineRule="auto"/>
        <w:ind w:firstLine="0"/>
        <w:textAlignment w:val="baseline"/>
        <w:rPr>
          <w:b/>
          <w:color w:val="000000"/>
          <w:sz w:val="28"/>
          <w:szCs w:val="28"/>
          <w:lang w:eastAsia="ru-RU"/>
        </w:rPr>
      </w:pPr>
      <w:r w:rsidRPr="004C7E2C">
        <w:rPr>
          <w:b/>
          <w:color w:val="000000"/>
          <w:sz w:val="28"/>
          <w:szCs w:val="28"/>
          <w:lang w:eastAsia="ru-RU"/>
        </w:rPr>
        <w:t>Творческое задание</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1. Подготовьте устное или письменное рассуждение на тему «Моё восприятие Маяковского и его поэзии». При подготовке вам может помочь план работы, опубликованный в книге В. Я. Коровиной «Читаем, думаем, спорим...» для 7 класса (М.: Просвещение, 2015.  — С. 166).</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 xml:space="preserve">2. </w:t>
      </w:r>
      <w:r w:rsidRPr="004C7E2C">
        <w:rPr>
          <w:b/>
          <w:color w:val="000000"/>
          <w:sz w:val="28"/>
          <w:szCs w:val="28"/>
          <w:lang w:eastAsia="ru-RU"/>
        </w:rPr>
        <w:t>Опыт филологического исследования</w:t>
      </w:r>
      <w:r w:rsidRPr="004C7E2C">
        <w:rPr>
          <w:color w:val="000000"/>
          <w:sz w:val="28"/>
          <w:szCs w:val="28"/>
          <w:lang w:eastAsia="ru-RU"/>
        </w:rPr>
        <w:t>. Найдите в стихотворении авторскую переделку фразеологизмов (смотреть в оба; сколько лет, сколько зим; никаких гвоздей) и объясните, какую роль они играют в тексте. Какие значения слова «светить» появляются в тексте Маяковского? С помощью каких средств изображения автор раскрывает простоту и величие будничного труда поэта и солнца?</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В чём главная мысль стихотворения? Сумел ли поэт убедить вас в своей правоте? Подготовьте развёрнутый устный ответ на эти вопросы.</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Найдите на ресурсах Интернета иллюстрации к стихотворению В. В. Маяковского, Д. Д. Бурлюка и рассмотрите их. Так ли вы себе представляли встречу героя с солнцем? Какая из иллюстраций кажется вам наиболее удачной? Почему? Подготовьте развёрнутый ответ на этот вопрос.</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3. Разделите стихотворение на смысловые части. Озаглавьте каждую часть. (Примерные заголовки: Вызов. Нежданный гость. Беседа с солнцем. Торжество света.)</w:t>
      </w:r>
    </w:p>
    <w:p w:rsidR="002049FD" w:rsidRPr="004C7E2C" w:rsidRDefault="002049FD" w:rsidP="004C7E2C">
      <w:pPr>
        <w:shd w:val="clear" w:color="auto" w:fill="FFFFFF"/>
        <w:spacing w:line="360" w:lineRule="auto"/>
        <w:textAlignment w:val="baseline"/>
        <w:rPr>
          <w:b/>
          <w:color w:val="000000"/>
          <w:sz w:val="28"/>
          <w:szCs w:val="28"/>
          <w:lang w:eastAsia="ru-RU"/>
        </w:rPr>
      </w:pPr>
    </w:p>
    <w:p w:rsidR="002049FD" w:rsidRPr="004C7E2C" w:rsidRDefault="002049FD" w:rsidP="004C7E2C">
      <w:pPr>
        <w:shd w:val="clear" w:color="auto" w:fill="FFFFFF"/>
        <w:spacing w:line="360" w:lineRule="auto"/>
        <w:ind w:firstLine="0"/>
        <w:textAlignment w:val="baseline"/>
        <w:rPr>
          <w:b/>
          <w:color w:val="000000"/>
          <w:sz w:val="28"/>
          <w:szCs w:val="28"/>
          <w:lang w:eastAsia="ru-RU"/>
        </w:rPr>
      </w:pPr>
      <w:r w:rsidRPr="004C7E2C">
        <w:rPr>
          <w:b/>
          <w:color w:val="000000"/>
          <w:sz w:val="28"/>
          <w:szCs w:val="28"/>
          <w:lang w:eastAsia="ru-RU"/>
        </w:rPr>
        <w:t>Выразительное чтение</w:t>
      </w:r>
    </w:p>
    <w:p w:rsidR="002049FD" w:rsidRPr="004C7E2C" w:rsidRDefault="002049FD" w:rsidP="004C7E2C">
      <w:pPr>
        <w:shd w:val="clear" w:color="auto" w:fill="FFFFFF"/>
        <w:spacing w:line="360" w:lineRule="auto"/>
        <w:textAlignment w:val="baseline"/>
        <w:rPr>
          <w:color w:val="000000"/>
          <w:sz w:val="28"/>
          <w:szCs w:val="28"/>
          <w:highlight w:val="yellow"/>
          <w:lang w:eastAsia="ru-RU"/>
        </w:rPr>
      </w:pPr>
      <w:r w:rsidRPr="004C7E2C">
        <w:rPr>
          <w:color w:val="000000"/>
          <w:sz w:val="28"/>
          <w:szCs w:val="28"/>
          <w:lang w:eastAsia="ru-RU"/>
        </w:rPr>
        <w:t>Подготовьтесь к выразительному чтению, используя советы самого поэта. Постарайтесь, чтобы слова поэта и солнца отличались друг от друга, чтобы слушатели легко узнавали, где звучат слова одного собеседника, а где — другого.</w:t>
      </w:r>
    </w:p>
    <w:p w:rsidR="002049FD" w:rsidRPr="004C7E2C" w:rsidRDefault="002049FD" w:rsidP="004C7E2C">
      <w:pPr>
        <w:shd w:val="clear" w:color="auto" w:fill="FFFFFF"/>
        <w:spacing w:line="360" w:lineRule="auto"/>
        <w:textAlignment w:val="baseline"/>
        <w:rPr>
          <w:b/>
          <w:color w:val="000000"/>
          <w:sz w:val="28"/>
          <w:szCs w:val="28"/>
          <w:lang w:eastAsia="ru-RU"/>
        </w:rPr>
      </w:pPr>
    </w:p>
    <w:p w:rsidR="002049FD" w:rsidRPr="004C7E2C" w:rsidRDefault="002049FD" w:rsidP="004C7E2C">
      <w:pPr>
        <w:shd w:val="clear" w:color="auto" w:fill="FFFFFF"/>
        <w:spacing w:line="360" w:lineRule="auto"/>
        <w:ind w:firstLine="0"/>
        <w:textAlignment w:val="baseline"/>
        <w:rPr>
          <w:b/>
          <w:color w:val="000000"/>
          <w:sz w:val="28"/>
          <w:szCs w:val="28"/>
          <w:lang w:eastAsia="ru-RU"/>
        </w:rPr>
      </w:pPr>
      <w:r w:rsidRPr="004C7E2C">
        <w:rPr>
          <w:b/>
          <w:color w:val="000000"/>
          <w:sz w:val="28"/>
          <w:szCs w:val="28"/>
          <w:lang w:eastAsia="ru-RU"/>
        </w:rPr>
        <w:t>Дополнительные задания</w:t>
      </w:r>
    </w:p>
    <w:p w:rsidR="002049FD" w:rsidRPr="004C7E2C" w:rsidRDefault="002049FD" w:rsidP="004C7E2C">
      <w:pPr>
        <w:widowControl w:val="0"/>
        <w:numPr>
          <w:ilvl w:val="0"/>
          <w:numId w:val="16"/>
        </w:numPr>
        <w:shd w:val="clear" w:color="auto" w:fill="FFFFFF"/>
        <w:spacing w:after="160" w:line="360" w:lineRule="auto"/>
        <w:contextualSpacing/>
        <w:jc w:val="left"/>
        <w:textAlignment w:val="baseline"/>
        <w:rPr>
          <w:b/>
          <w:i/>
          <w:color w:val="000000"/>
          <w:sz w:val="28"/>
          <w:szCs w:val="28"/>
          <w:lang w:eastAsia="ru-RU"/>
        </w:rPr>
      </w:pPr>
      <w:r w:rsidRPr="004C7E2C">
        <w:rPr>
          <w:b/>
          <w:i/>
          <w:color w:val="000000"/>
          <w:sz w:val="28"/>
          <w:szCs w:val="28"/>
          <w:lang w:eastAsia="ru-RU"/>
        </w:rPr>
        <w:t>Групповая работа по обучению выразительному чтению</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b/>
          <w:i/>
          <w:color w:val="000000"/>
          <w:sz w:val="28"/>
          <w:szCs w:val="28"/>
          <w:lang w:eastAsia="ru-RU"/>
        </w:rPr>
        <w:t>Группа 1</w:t>
      </w:r>
      <w:r w:rsidRPr="004C7E2C">
        <w:rPr>
          <w:color w:val="000000"/>
          <w:sz w:val="28"/>
          <w:szCs w:val="28"/>
          <w:lang w:eastAsia="ru-RU"/>
        </w:rPr>
        <w:t>. «Вызов». С начала стихотворения до слов «…на чай зашло бы».</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b/>
          <w:i/>
          <w:color w:val="000000"/>
          <w:sz w:val="28"/>
          <w:szCs w:val="28"/>
          <w:lang w:eastAsia="ru-RU"/>
        </w:rPr>
        <w:t>Группа 2</w:t>
      </w:r>
      <w:r w:rsidRPr="004C7E2C">
        <w:rPr>
          <w:color w:val="000000"/>
          <w:sz w:val="28"/>
          <w:szCs w:val="28"/>
          <w:lang w:eastAsia="ru-RU"/>
        </w:rPr>
        <w:t xml:space="preserve">. </w:t>
      </w:r>
      <w:r w:rsidRPr="004C7E2C">
        <w:rPr>
          <w:b/>
          <w:color w:val="000000"/>
          <w:sz w:val="28"/>
          <w:szCs w:val="28"/>
          <w:lang w:eastAsia="ru-RU"/>
        </w:rPr>
        <w:t>«Нежданный гость».</w:t>
      </w:r>
      <w:r w:rsidRPr="004C7E2C">
        <w:rPr>
          <w:color w:val="000000"/>
          <w:sz w:val="28"/>
          <w:szCs w:val="28"/>
          <w:lang w:eastAsia="ru-RU"/>
        </w:rPr>
        <w:t xml:space="preserve"> Со слов «Что я наделал!..» до слов «…боюсь — не вышло б хуже!».</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b/>
          <w:i/>
          <w:color w:val="000000"/>
          <w:sz w:val="28"/>
          <w:szCs w:val="28"/>
          <w:lang w:eastAsia="ru-RU"/>
        </w:rPr>
        <w:t>Группа 3</w:t>
      </w:r>
      <w:r w:rsidRPr="004C7E2C">
        <w:rPr>
          <w:color w:val="000000"/>
          <w:sz w:val="28"/>
          <w:szCs w:val="28"/>
          <w:lang w:eastAsia="ru-RU"/>
        </w:rPr>
        <w:t xml:space="preserve">. </w:t>
      </w:r>
      <w:r w:rsidRPr="004C7E2C">
        <w:rPr>
          <w:b/>
          <w:color w:val="000000"/>
          <w:sz w:val="28"/>
          <w:szCs w:val="28"/>
          <w:lang w:eastAsia="ru-RU"/>
        </w:rPr>
        <w:t>«Беседа с солнцем».</w:t>
      </w:r>
      <w:r w:rsidRPr="004C7E2C">
        <w:rPr>
          <w:color w:val="000000"/>
          <w:sz w:val="28"/>
          <w:szCs w:val="28"/>
          <w:lang w:eastAsia="ru-RU"/>
        </w:rPr>
        <w:t xml:space="preserve"> Со слов «Но странная из солнца ясь…» до слов «…а ты — своё, стихами».</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b/>
          <w:i/>
          <w:color w:val="000000"/>
          <w:sz w:val="28"/>
          <w:szCs w:val="28"/>
          <w:lang w:eastAsia="ru-RU"/>
        </w:rPr>
        <w:t>Группа 4</w:t>
      </w:r>
      <w:r w:rsidRPr="004C7E2C">
        <w:rPr>
          <w:color w:val="000000"/>
          <w:sz w:val="28"/>
          <w:szCs w:val="28"/>
          <w:lang w:eastAsia="ru-RU"/>
        </w:rPr>
        <w:t xml:space="preserve">. </w:t>
      </w:r>
      <w:r w:rsidRPr="004C7E2C">
        <w:rPr>
          <w:b/>
          <w:color w:val="000000"/>
          <w:sz w:val="28"/>
          <w:szCs w:val="28"/>
          <w:lang w:eastAsia="ru-RU"/>
        </w:rPr>
        <w:t>«Торжество света».</w:t>
      </w:r>
      <w:r w:rsidRPr="004C7E2C">
        <w:rPr>
          <w:color w:val="000000"/>
          <w:sz w:val="28"/>
          <w:szCs w:val="28"/>
          <w:lang w:eastAsia="ru-RU"/>
        </w:rPr>
        <w:t xml:space="preserve"> Со слов «Стена теней…» до конца стихотворения.</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Группы работают по общему плану:</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 Определите главную интонацию фрагмента. Найдите нарушения стихотворного ритма и размера и объясните их функцию.</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 Найдите фонетические (звукописные) образы. Как они создаются? Как их нужно выделить голосом при чтении?</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 Найдите метафоры, сравнения и другие изобразительно-выразительные средства языка и объясните их роль. Подчеркните слова, которые нужно выделить логическими ударениями.</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 Укажите особенности поэтического синтаксиса: восклицания, вопросы, анафоры, устойчивые обороты (прямые и изменённые поэтом фразеологизмы) — и объясните их смысловую роль. Расставьте межстиховые и логические паузы.</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 Определите способы рифмовки и смысловую роль рифм. Какие рифмы нужно выделить при чтении?</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 Подготовьте сообщения о выполнении групповых заданий и выразительное чтение стихотворения по частям.</w:t>
      </w:r>
    </w:p>
    <w:p w:rsidR="002049FD" w:rsidRPr="004C7E2C" w:rsidRDefault="002049FD" w:rsidP="004C7E2C">
      <w:pPr>
        <w:widowControl w:val="0"/>
        <w:numPr>
          <w:ilvl w:val="0"/>
          <w:numId w:val="16"/>
        </w:numPr>
        <w:shd w:val="clear" w:color="auto" w:fill="FFFFFF"/>
        <w:spacing w:after="160" w:line="360" w:lineRule="auto"/>
        <w:contextualSpacing/>
        <w:jc w:val="left"/>
        <w:textAlignment w:val="baseline"/>
        <w:rPr>
          <w:b/>
          <w:color w:val="000000"/>
          <w:sz w:val="28"/>
          <w:szCs w:val="28"/>
          <w:lang w:eastAsia="ru-RU"/>
        </w:rPr>
      </w:pPr>
      <w:r w:rsidRPr="004C7E2C">
        <w:rPr>
          <w:b/>
          <w:color w:val="000000"/>
          <w:sz w:val="28"/>
          <w:szCs w:val="28"/>
          <w:lang w:eastAsia="ru-RU"/>
        </w:rPr>
        <w:t>Практическая работа</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b/>
          <w:i/>
          <w:color w:val="000000"/>
          <w:sz w:val="28"/>
          <w:szCs w:val="28"/>
          <w:lang w:eastAsia="ru-RU"/>
        </w:rPr>
        <w:t>Вариант 1</w:t>
      </w:r>
      <w:r w:rsidRPr="004C7E2C">
        <w:rPr>
          <w:color w:val="000000"/>
          <w:sz w:val="28"/>
          <w:szCs w:val="28"/>
          <w:lang w:eastAsia="ru-RU"/>
        </w:rPr>
        <w:t>. Составление таблицы «Происхождение неологизмов Маяковского»</w:t>
      </w:r>
      <w:r>
        <w:rPr>
          <w:color w:val="000000"/>
          <w:sz w:val="28"/>
          <w:szCs w:val="28"/>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2"/>
        <w:gridCol w:w="4673"/>
      </w:tblGrid>
      <w:tr w:rsidR="002049FD" w:rsidRPr="003F1F96" w:rsidTr="003F1F96">
        <w:tc>
          <w:tcPr>
            <w:tcW w:w="4672" w:type="dxa"/>
          </w:tcPr>
          <w:p w:rsidR="002049FD" w:rsidRPr="003F1F96" w:rsidRDefault="002049FD" w:rsidP="003F1F96">
            <w:pPr>
              <w:spacing w:line="360" w:lineRule="auto"/>
              <w:jc w:val="center"/>
              <w:textAlignment w:val="baseline"/>
              <w:rPr>
                <w:b/>
                <w:color w:val="000000"/>
                <w:sz w:val="24"/>
                <w:szCs w:val="28"/>
                <w:lang w:eastAsia="ru-RU"/>
              </w:rPr>
            </w:pPr>
            <w:r w:rsidRPr="003F1F96">
              <w:rPr>
                <w:b/>
                <w:sz w:val="24"/>
                <w:szCs w:val="28"/>
              </w:rPr>
              <w:t>Неологизм</w:t>
            </w:r>
          </w:p>
        </w:tc>
        <w:tc>
          <w:tcPr>
            <w:tcW w:w="4673" w:type="dxa"/>
          </w:tcPr>
          <w:p w:rsidR="002049FD" w:rsidRPr="003F1F96" w:rsidRDefault="002049FD" w:rsidP="003F1F96">
            <w:pPr>
              <w:spacing w:line="360" w:lineRule="auto"/>
              <w:jc w:val="center"/>
              <w:textAlignment w:val="baseline"/>
              <w:rPr>
                <w:b/>
                <w:color w:val="000000"/>
                <w:sz w:val="24"/>
                <w:szCs w:val="28"/>
                <w:lang w:eastAsia="ru-RU"/>
              </w:rPr>
            </w:pPr>
            <w:r w:rsidRPr="003F1F96">
              <w:rPr>
                <w:b/>
                <w:sz w:val="24"/>
                <w:szCs w:val="28"/>
              </w:rPr>
              <w:t>Происхождение неологизма</w:t>
            </w:r>
          </w:p>
        </w:tc>
      </w:tr>
      <w:tr w:rsidR="002049FD" w:rsidRPr="003F1F96" w:rsidTr="003F1F96">
        <w:tc>
          <w:tcPr>
            <w:tcW w:w="4672" w:type="dxa"/>
          </w:tcPr>
          <w:p w:rsidR="002049FD" w:rsidRPr="003F1F96" w:rsidRDefault="002049FD" w:rsidP="003F1F96">
            <w:pPr>
              <w:spacing w:line="360" w:lineRule="auto"/>
              <w:ind w:firstLine="32"/>
              <w:textAlignment w:val="baseline"/>
              <w:rPr>
                <w:color w:val="000000"/>
                <w:sz w:val="24"/>
                <w:szCs w:val="28"/>
                <w:lang w:eastAsia="ru-RU"/>
              </w:rPr>
            </w:pPr>
            <w:r w:rsidRPr="003F1F96">
              <w:rPr>
                <w:sz w:val="24"/>
                <w:szCs w:val="28"/>
              </w:rPr>
              <w:t>Горбил</w:t>
            </w:r>
          </w:p>
        </w:tc>
        <w:tc>
          <w:tcPr>
            <w:tcW w:w="4673" w:type="dxa"/>
          </w:tcPr>
          <w:p w:rsidR="002049FD" w:rsidRPr="003F1F96" w:rsidRDefault="002049FD" w:rsidP="003F1F96">
            <w:pPr>
              <w:spacing w:line="360" w:lineRule="auto"/>
              <w:ind w:firstLine="32"/>
              <w:textAlignment w:val="baseline"/>
              <w:rPr>
                <w:color w:val="000000"/>
                <w:sz w:val="24"/>
                <w:szCs w:val="28"/>
                <w:lang w:eastAsia="ru-RU"/>
              </w:rPr>
            </w:pPr>
            <w:r w:rsidRPr="003F1F96">
              <w:rPr>
                <w:sz w:val="24"/>
                <w:szCs w:val="28"/>
              </w:rPr>
              <w:t>Горб, горбиться</w:t>
            </w:r>
          </w:p>
        </w:tc>
      </w:tr>
      <w:tr w:rsidR="002049FD" w:rsidRPr="003F1F96" w:rsidTr="003F1F96">
        <w:tc>
          <w:tcPr>
            <w:tcW w:w="4672" w:type="dxa"/>
          </w:tcPr>
          <w:p w:rsidR="002049FD" w:rsidRPr="003F1F96" w:rsidRDefault="002049FD" w:rsidP="003F1F96">
            <w:pPr>
              <w:spacing w:line="360" w:lineRule="auto"/>
              <w:ind w:firstLine="32"/>
              <w:textAlignment w:val="baseline"/>
              <w:rPr>
                <w:color w:val="000000"/>
                <w:sz w:val="24"/>
                <w:szCs w:val="28"/>
                <w:lang w:eastAsia="ru-RU"/>
              </w:rPr>
            </w:pPr>
            <w:r w:rsidRPr="003F1F96">
              <w:rPr>
                <w:sz w:val="24"/>
                <w:szCs w:val="28"/>
              </w:rPr>
              <w:t>Ало</w:t>
            </w:r>
          </w:p>
        </w:tc>
        <w:tc>
          <w:tcPr>
            <w:tcW w:w="4673" w:type="dxa"/>
          </w:tcPr>
          <w:p w:rsidR="002049FD" w:rsidRPr="003F1F96" w:rsidRDefault="002049FD" w:rsidP="003F1F96">
            <w:pPr>
              <w:spacing w:line="360" w:lineRule="auto"/>
              <w:ind w:firstLine="32"/>
              <w:textAlignment w:val="baseline"/>
              <w:rPr>
                <w:color w:val="000000"/>
                <w:sz w:val="24"/>
                <w:szCs w:val="28"/>
                <w:lang w:eastAsia="ru-RU"/>
              </w:rPr>
            </w:pPr>
            <w:r w:rsidRPr="003F1F96">
              <w:rPr>
                <w:sz w:val="24"/>
                <w:szCs w:val="28"/>
              </w:rPr>
              <w:t>Алый, алое (в краткой форме)</w:t>
            </w:r>
          </w:p>
        </w:tc>
      </w:tr>
      <w:tr w:rsidR="002049FD" w:rsidRPr="003F1F96" w:rsidTr="003F1F96">
        <w:tc>
          <w:tcPr>
            <w:tcW w:w="4672" w:type="dxa"/>
          </w:tcPr>
          <w:p w:rsidR="002049FD" w:rsidRPr="003F1F96" w:rsidRDefault="002049FD" w:rsidP="003F1F96">
            <w:pPr>
              <w:spacing w:line="360" w:lineRule="auto"/>
              <w:ind w:firstLine="32"/>
              <w:textAlignment w:val="baseline"/>
              <w:rPr>
                <w:color w:val="000000"/>
                <w:sz w:val="24"/>
                <w:szCs w:val="28"/>
                <w:lang w:eastAsia="ru-RU"/>
              </w:rPr>
            </w:pPr>
            <w:r w:rsidRPr="003F1F96">
              <w:rPr>
                <w:sz w:val="24"/>
                <w:szCs w:val="28"/>
              </w:rPr>
              <w:t>Слазь</w:t>
            </w:r>
          </w:p>
        </w:tc>
        <w:tc>
          <w:tcPr>
            <w:tcW w:w="4673" w:type="dxa"/>
          </w:tcPr>
          <w:p w:rsidR="002049FD" w:rsidRPr="003F1F96" w:rsidRDefault="002049FD" w:rsidP="003F1F96">
            <w:pPr>
              <w:spacing w:line="360" w:lineRule="auto"/>
              <w:ind w:firstLine="32"/>
              <w:textAlignment w:val="baseline"/>
              <w:rPr>
                <w:color w:val="000000"/>
                <w:sz w:val="24"/>
                <w:szCs w:val="28"/>
                <w:lang w:eastAsia="ru-RU"/>
              </w:rPr>
            </w:pPr>
            <w:r w:rsidRPr="003F1F96">
              <w:rPr>
                <w:sz w:val="24"/>
                <w:szCs w:val="28"/>
              </w:rPr>
              <w:t>Слазить, слезать</w:t>
            </w:r>
          </w:p>
        </w:tc>
      </w:tr>
      <w:tr w:rsidR="002049FD" w:rsidRPr="003F1F96" w:rsidTr="003F1F96">
        <w:tc>
          <w:tcPr>
            <w:tcW w:w="4672" w:type="dxa"/>
          </w:tcPr>
          <w:p w:rsidR="002049FD" w:rsidRPr="003F1F96" w:rsidRDefault="002049FD" w:rsidP="003F1F96">
            <w:pPr>
              <w:spacing w:line="360" w:lineRule="auto"/>
              <w:ind w:firstLine="32"/>
              <w:textAlignment w:val="baseline"/>
              <w:rPr>
                <w:color w:val="000000"/>
                <w:sz w:val="24"/>
                <w:szCs w:val="28"/>
                <w:lang w:eastAsia="ru-RU"/>
              </w:rPr>
            </w:pPr>
            <w:r w:rsidRPr="003F1F96">
              <w:rPr>
                <w:sz w:val="24"/>
                <w:szCs w:val="28"/>
              </w:rPr>
              <w:t>Занежен</w:t>
            </w:r>
          </w:p>
        </w:tc>
        <w:tc>
          <w:tcPr>
            <w:tcW w:w="4673" w:type="dxa"/>
          </w:tcPr>
          <w:p w:rsidR="002049FD" w:rsidRPr="003F1F96" w:rsidRDefault="002049FD" w:rsidP="003F1F96">
            <w:pPr>
              <w:spacing w:line="360" w:lineRule="auto"/>
              <w:ind w:firstLine="32"/>
              <w:textAlignment w:val="baseline"/>
              <w:rPr>
                <w:color w:val="000000"/>
                <w:sz w:val="24"/>
                <w:szCs w:val="28"/>
                <w:lang w:eastAsia="ru-RU"/>
              </w:rPr>
            </w:pPr>
            <w:r w:rsidRPr="003F1F96">
              <w:rPr>
                <w:sz w:val="24"/>
                <w:szCs w:val="28"/>
              </w:rPr>
              <w:t>Нежный, нежишься в облаках</w:t>
            </w:r>
          </w:p>
        </w:tc>
      </w:tr>
      <w:tr w:rsidR="002049FD" w:rsidRPr="003F1F96" w:rsidTr="003F1F96">
        <w:tc>
          <w:tcPr>
            <w:tcW w:w="4672" w:type="dxa"/>
          </w:tcPr>
          <w:p w:rsidR="002049FD" w:rsidRPr="003F1F96" w:rsidRDefault="002049FD" w:rsidP="003F1F96">
            <w:pPr>
              <w:spacing w:line="360" w:lineRule="auto"/>
              <w:ind w:firstLine="32"/>
              <w:textAlignment w:val="baseline"/>
              <w:rPr>
                <w:color w:val="000000"/>
                <w:sz w:val="24"/>
                <w:szCs w:val="28"/>
                <w:lang w:eastAsia="ru-RU"/>
              </w:rPr>
            </w:pPr>
            <w:r w:rsidRPr="003F1F96">
              <w:rPr>
                <w:sz w:val="24"/>
                <w:szCs w:val="28"/>
              </w:rPr>
              <w:t>Златолобо</w:t>
            </w:r>
          </w:p>
        </w:tc>
        <w:tc>
          <w:tcPr>
            <w:tcW w:w="4673" w:type="dxa"/>
          </w:tcPr>
          <w:p w:rsidR="002049FD" w:rsidRPr="003F1F96" w:rsidRDefault="002049FD" w:rsidP="003F1F96">
            <w:pPr>
              <w:spacing w:line="360" w:lineRule="auto"/>
              <w:ind w:firstLine="32"/>
              <w:textAlignment w:val="baseline"/>
              <w:rPr>
                <w:color w:val="000000"/>
                <w:sz w:val="24"/>
                <w:szCs w:val="28"/>
                <w:lang w:eastAsia="ru-RU"/>
              </w:rPr>
            </w:pPr>
            <w:r w:rsidRPr="003F1F96">
              <w:rPr>
                <w:color w:val="000000"/>
                <w:sz w:val="24"/>
                <w:szCs w:val="28"/>
                <w:lang w:eastAsia="ru-RU"/>
              </w:rPr>
              <w:t>Золотой лоб</w:t>
            </w:r>
          </w:p>
        </w:tc>
      </w:tr>
      <w:tr w:rsidR="002049FD" w:rsidRPr="003F1F96" w:rsidTr="003F1F96">
        <w:tc>
          <w:tcPr>
            <w:tcW w:w="4672" w:type="dxa"/>
          </w:tcPr>
          <w:p w:rsidR="002049FD" w:rsidRPr="003F1F96" w:rsidRDefault="002049FD" w:rsidP="003F1F96">
            <w:pPr>
              <w:spacing w:line="360" w:lineRule="auto"/>
              <w:ind w:firstLine="32"/>
              <w:textAlignment w:val="baseline"/>
              <w:rPr>
                <w:color w:val="000000"/>
                <w:sz w:val="24"/>
                <w:szCs w:val="28"/>
                <w:lang w:eastAsia="ru-RU"/>
              </w:rPr>
            </w:pPr>
            <w:r w:rsidRPr="003F1F96">
              <w:rPr>
                <w:sz w:val="24"/>
                <w:szCs w:val="28"/>
              </w:rPr>
              <w:t>Луч-шаги</w:t>
            </w:r>
          </w:p>
        </w:tc>
        <w:tc>
          <w:tcPr>
            <w:tcW w:w="4673" w:type="dxa"/>
          </w:tcPr>
          <w:p w:rsidR="002049FD" w:rsidRPr="003F1F96" w:rsidRDefault="002049FD" w:rsidP="003F1F96">
            <w:pPr>
              <w:spacing w:line="360" w:lineRule="auto"/>
              <w:ind w:firstLine="32"/>
              <w:textAlignment w:val="baseline"/>
              <w:rPr>
                <w:color w:val="000000"/>
                <w:sz w:val="24"/>
                <w:szCs w:val="28"/>
                <w:lang w:eastAsia="ru-RU"/>
              </w:rPr>
            </w:pPr>
            <w:r w:rsidRPr="003F1F96">
              <w:rPr>
                <w:sz w:val="24"/>
                <w:szCs w:val="28"/>
              </w:rPr>
              <w:t>Лучи, похожие на шагающие ноги</w:t>
            </w:r>
          </w:p>
        </w:tc>
      </w:tr>
      <w:tr w:rsidR="002049FD" w:rsidRPr="003F1F96" w:rsidTr="003F1F96">
        <w:tc>
          <w:tcPr>
            <w:tcW w:w="4672" w:type="dxa"/>
          </w:tcPr>
          <w:p w:rsidR="002049FD" w:rsidRPr="003F1F96" w:rsidRDefault="002049FD" w:rsidP="003F1F96">
            <w:pPr>
              <w:spacing w:line="360" w:lineRule="auto"/>
              <w:ind w:firstLine="32"/>
              <w:textAlignment w:val="baseline"/>
              <w:rPr>
                <w:color w:val="000000"/>
                <w:sz w:val="24"/>
                <w:szCs w:val="28"/>
                <w:lang w:eastAsia="ru-RU"/>
              </w:rPr>
            </w:pPr>
            <w:r w:rsidRPr="003F1F96">
              <w:rPr>
                <w:sz w:val="24"/>
                <w:szCs w:val="28"/>
              </w:rPr>
              <w:t>Ясь</w:t>
            </w:r>
          </w:p>
        </w:tc>
        <w:tc>
          <w:tcPr>
            <w:tcW w:w="4673" w:type="dxa"/>
          </w:tcPr>
          <w:p w:rsidR="002049FD" w:rsidRPr="003F1F96" w:rsidRDefault="002049FD" w:rsidP="003F1F96">
            <w:pPr>
              <w:spacing w:line="360" w:lineRule="auto"/>
              <w:ind w:firstLine="0"/>
              <w:textAlignment w:val="baseline"/>
              <w:rPr>
                <w:color w:val="000000"/>
                <w:sz w:val="24"/>
                <w:szCs w:val="28"/>
                <w:lang w:eastAsia="ru-RU"/>
              </w:rPr>
            </w:pPr>
            <w:r w:rsidRPr="003F1F96">
              <w:rPr>
                <w:sz w:val="24"/>
                <w:szCs w:val="28"/>
              </w:rPr>
              <w:t>Ясный, ясность, сияние</w:t>
            </w:r>
          </w:p>
        </w:tc>
      </w:tr>
      <w:tr w:rsidR="002049FD" w:rsidRPr="003F1F96" w:rsidTr="003F1F96">
        <w:tc>
          <w:tcPr>
            <w:tcW w:w="4672" w:type="dxa"/>
          </w:tcPr>
          <w:p w:rsidR="002049FD" w:rsidRPr="003F1F96" w:rsidRDefault="002049FD" w:rsidP="003F1F96">
            <w:pPr>
              <w:spacing w:line="360" w:lineRule="auto"/>
              <w:ind w:firstLine="0"/>
              <w:textAlignment w:val="baseline"/>
              <w:rPr>
                <w:sz w:val="24"/>
                <w:szCs w:val="28"/>
              </w:rPr>
            </w:pPr>
            <w:r w:rsidRPr="003F1F96">
              <w:rPr>
                <w:sz w:val="24"/>
                <w:szCs w:val="28"/>
              </w:rPr>
              <w:t>Взорим</w:t>
            </w:r>
          </w:p>
        </w:tc>
        <w:tc>
          <w:tcPr>
            <w:tcW w:w="4673" w:type="dxa"/>
          </w:tcPr>
          <w:p w:rsidR="002049FD" w:rsidRPr="003F1F96" w:rsidRDefault="002049FD" w:rsidP="003F1F96">
            <w:pPr>
              <w:spacing w:line="360" w:lineRule="auto"/>
              <w:ind w:firstLine="0"/>
              <w:textAlignment w:val="baseline"/>
              <w:rPr>
                <w:color w:val="000000"/>
                <w:sz w:val="24"/>
                <w:szCs w:val="28"/>
                <w:lang w:eastAsia="ru-RU"/>
              </w:rPr>
            </w:pPr>
            <w:r w:rsidRPr="003F1F96">
              <w:rPr>
                <w:sz w:val="24"/>
                <w:szCs w:val="28"/>
              </w:rPr>
              <w:t>Зори, заря, восход солнца</w:t>
            </w:r>
          </w:p>
        </w:tc>
      </w:tr>
    </w:tbl>
    <w:p w:rsidR="002049FD" w:rsidRPr="004C7E2C" w:rsidRDefault="002049FD" w:rsidP="004C7E2C">
      <w:pPr>
        <w:shd w:val="clear" w:color="auto" w:fill="FFFFFF"/>
        <w:spacing w:line="360" w:lineRule="auto"/>
        <w:textAlignment w:val="baseline"/>
        <w:rPr>
          <w:b/>
          <w:i/>
          <w:color w:val="000000"/>
          <w:sz w:val="28"/>
          <w:szCs w:val="28"/>
          <w:lang w:eastAsia="ru-RU"/>
        </w:rPr>
      </w:pP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b/>
          <w:i/>
          <w:color w:val="000000"/>
          <w:sz w:val="28"/>
          <w:szCs w:val="28"/>
          <w:lang w:eastAsia="ru-RU"/>
        </w:rPr>
        <w:t>*Вариант 2</w:t>
      </w:r>
      <w:r w:rsidRPr="004C7E2C">
        <w:rPr>
          <w:color w:val="000000"/>
          <w:sz w:val="28"/>
          <w:szCs w:val="28"/>
          <w:lang w:eastAsia="ru-RU"/>
        </w:rPr>
        <w:t>. Подбор цитат, иллюстрирующих образы лирического героя и автора. Заполнение цитатной таблицы (по группам)</w:t>
      </w:r>
      <w:r>
        <w:rPr>
          <w:color w:val="000000"/>
          <w:sz w:val="28"/>
          <w:szCs w:val="28"/>
          <w:lang w:eastAsia="ru-RU"/>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0"/>
        <w:gridCol w:w="3261"/>
        <w:gridCol w:w="4110"/>
      </w:tblGrid>
      <w:tr w:rsidR="002049FD" w:rsidRPr="003F1F96" w:rsidTr="003F1F96">
        <w:tc>
          <w:tcPr>
            <w:tcW w:w="1980" w:type="dxa"/>
          </w:tcPr>
          <w:p w:rsidR="002049FD" w:rsidRPr="003F1F96" w:rsidRDefault="002049FD" w:rsidP="003F1F96">
            <w:pPr>
              <w:spacing w:line="360" w:lineRule="auto"/>
              <w:ind w:firstLine="0"/>
              <w:jc w:val="center"/>
              <w:rPr>
                <w:b/>
                <w:sz w:val="24"/>
                <w:szCs w:val="28"/>
              </w:rPr>
            </w:pPr>
          </w:p>
          <w:p w:rsidR="002049FD" w:rsidRPr="003F1F96" w:rsidRDefault="002049FD" w:rsidP="003F1F96">
            <w:pPr>
              <w:spacing w:line="360" w:lineRule="auto"/>
              <w:ind w:firstLine="0"/>
              <w:jc w:val="center"/>
              <w:rPr>
                <w:b/>
                <w:sz w:val="24"/>
                <w:szCs w:val="28"/>
              </w:rPr>
            </w:pPr>
            <w:r w:rsidRPr="003F1F96">
              <w:rPr>
                <w:b/>
                <w:sz w:val="24"/>
                <w:szCs w:val="28"/>
              </w:rPr>
              <w:t>Части текста</w:t>
            </w:r>
          </w:p>
          <w:p w:rsidR="002049FD" w:rsidRPr="003F1F96" w:rsidRDefault="002049FD" w:rsidP="003F1F96">
            <w:pPr>
              <w:spacing w:line="360" w:lineRule="auto"/>
              <w:ind w:firstLine="0"/>
              <w:jc w:val="center"/>
              <w:rPr>
                <w:b/>
                <w:sz w:val="24"/>
                <w:szCs w:val="28"/>
              </w:rPr>
            </w:pPr>
          </w:p>
        </w:tc>
        <w:tc>
          <w:tcPr>
            <w:tcW w:w="3261" w:type="dxa"/>
          </w:tcPr>
          <w:p w:rsidR="002049FD" w:rsidRPr="003F1F96" w:rsidRDefault="002049FD" w:rsidP="003F1F96">
            <w:pPr>
              <w:spacing w:line="360" w:lineRule="auto"/>
              <w:ind w:firstLine="0"/>
              <w:jc w:val="center"/>
              <w:rPr>
                <w:b/>
                <w:sz w:val="24"/>
                <w:szCs w:val="28"/>
              </w:rPr>
            </w:pPr>
          </w:p>
          <w:p w:rsidR="002049FD" w:rsidRPr="003F1F96" w:rsidRDefault="002049FD" w:rsidP="003F1F96">
            <w:pPr>
              <w:spacing w:line="360" w:lineRule="auto"/>
              <w:ind w:firstLine="0"/>
              <w:jc w:val="center"/>
              <w:rPr>
                <w:b/>
                <w:sz w:val="24"/>
                <w:szCs w:val="28"/>
              </w:rPr>
            </w:pPr>
            <w:r w:rsidRPr="003F1F96">
              <w:rPr>
                <w:b/>
                <w:sz w:val="24"/>
                <w:szCs w:val="28"/>
              </w:rPr>
              <w:t>Автор</w:t>
            </w:r>
          </w:p>
        </w:tc>
        <w:tc>
          <w:tcPr>
            <w:tcW w:w="4110" w:type="dxa"/>
          </w:tcPr>
          <w:p w:rsidR="002049FD" w:rsidRPr="003F1F96" w:rsidRDefault="002049FD" w:rsidP="003F1F96">
            <w:pPr>
              <w:spacing w:line="360" w:lineRule="auto"/>
              <w:ind w:firstLine="0"/>
              <w:jc w:val="center"/>
              <w:rPr>
                <w:b/>
                <w:sz w:val="24"/>
                <w:szCs w:val="28"/>
              </w:rPr>
            </w:pPr>
          </w:p>
          <w:p w:rsidR="002049FD" w:rsidRPr="003F1F96" w:rsidRDefault="002049FD" w:rsidP="003F1F96">
            <w:pPr>
              <w:spacing w:line="360" w:lineRule="auto"/>
              <w:ind w:firstLine="0"/>
              <w:jc w:val="center"/>
              <w:rPr>
                <w:b/>
                <w:sz w:val="24"/>
                <w:szCs w:val="28"/>
              </w:rPr>
            </w:pPr>
            <w:r w:rsidRPr="003F1F96">
              <w:rPr>
                <w:b/>
                <w:sz w:val="24"/>
                <w:szCs w:val="28"/>
              </w:rPr>
              <w:t>Лирический герой</w:t>
            </w:r>
          </w:p>
        </w:tc>
      </w:tr>
      <w:tr w:rsidR="002049FD" w:rsidRPr="003F1F96" w:rsidTr="003F1F96">
        <w:trPr>
          <w:trHeight w:val="1295"/>
        </w:trPr>
        <w:tc>
          <w:tcPr>
            <w:tcW w:w="1980" w:type="dxa"/>
          </w:tcPr>
          <w:p w:rsidR="002049FD" w:rsidRPr="003F1F96" w:rsidRDefault="002049FD" w:rsidP="003F1F96">
            <w:pPr>
              <w:spacing w:line="360" w:lineRule="auto"/>
              <w:ind w:firstLine="0"/>
              <w:jc w:val="left"/>
              <w:rPr>
                <w:sz w:val="24"/>
                <w:szCs w:val="28"/>
              </w:rPr>
            </w:pPr>
            <w:r w:rsidRPr="003F1F96">
              <w:rPr>
                <w:sz w:val="24"/>
                <w:szCs w:val="28"/>
              </w:rPr>
              <w:t xml:space="preserve">«Вызов» </w:t>
            </w:r>
          </w:p>
        </w:tc>
        <w:tc>
          <w:tcPr>
            <w:tcW w:w="3261" w:type="dxa"/>
          </w:tcPr>
          <w:p w:rsidR="002049FD" w:rsidRPr="003F1F96" w:rsidRDefault="002049FD" w:rsidP="003F1F96">
            <w:pPr>
              <w:spacing w:line="360" w:lineRule="auto"/>
              <w:ind w:firstLine="0"/>
              <w:jc w:val="left"/>
              <w:rPr>
                <w:sz w:val="24"/>
                <w:szCs w:val="28"/>
              </w:rPr>
            </w:pPr>
            <w:r w:rsidRPr="003F1F96">
              <w:rPr>
                <w:sz w:val="24"/>
                <w:szCs w:val="28"/>
              </w:rPr>
              <w:t>«Была жара», «пригорок Пушкино горбил /Акуловой горою», «рисуй плакаты!»</w:t>
            </w:r>
          </w:p>
        </w:tc>
        <w:tc>
          <w:tcPr>
            <w:tcW w:w="4110" w:type="dxa"/>
          </w:tcPr>
          <w:p w:rsidR="002049FD" w:rsidRPr="003F1F96" w:rsidRDefault="002049FD" w:rsidP="003F1F96">
            <w:pPr>
              <w:spacing w:line="360" w:lineRule="auto"/>
              <w:ind w:firstLine="0"/>
              <w:textAlignment w:val="baseline"/>
              <w:rPr>
                <w:color w:val="000000"/>
                <w:sz w:val="24"/>
                <w:szCs w:val="28"/>
                <w:lang w:eastAsia="ru-RU"/>
              </w:rPr>
            </w:pPr>
            <w:r w:rsidRPr="003F1F96">
              <w:rPr>
                <w:sz w:val="24"/>
                <w:szCs w:val="28"/>
              </w:rPr>
              <w:t>«Ужасно злить / меня / вот это / стало», «в упор я крикнул солнцу»</w:t>
            </w:r>
          </w:p>
        </w:tc>
      </w:tr>
      <w:tr w:rsidR="002049FD" w:rsidRPr="003F1F96" w:rsidTr="003F1F96">
        <w:tc>
          <w:tcPr>
            <w:tcW w:w="1980" w:type="dxa"/>
          </w:tcPr>
          <w:p w:rsidR="002049FD" w:rsidRPr="003F1F96" w:rsidRDefault="002049FD" w:rsidP="003F1F96">
            <w:pPr>
              <w:spacing w:line="360" w:lineRule="auto"/>
              <w:ind w:firstLine="0"/>
              <w:jc w:val="left"/>
              <w:rPr>
                <w:sz w:val="24"/>
                <w:szCs w:val="28"/>
              </w:rPr>
            </w:pPr>
            <w:r w:rsidRPr="003F1F96">
              <w:rPr>
                <w:sz w:val="24"/>
                <w:szCs w:val="28"/>
              </w:rPr>
              <w:t>«Нежданный гость»</w:t>
            </w:r>
          </w:p>
        </w:tc>
        <w:tc>
          <w:tcPr>
            <w:tcW w:w="3261" w:type="dxa"/>
          </w:tcPr>
          <w:p w:rsidR="002049FD" w:rsidRPr="003F1F96" w:rsidRDefault="002049FD" w:rsidP="003F1F96">
            <w:pPr>
              <w:spacing w:line="360" w:lineRule="auto"/>
              <w:ind w:firstLine="0"/>
              <w:textAlignment w:val="baseline"/>
              <w:rPr>
                <w:color w:val="000000"/>
                <w:sz w:val="24"/>
                <w:szCs w:val="28"/>
                <w:lang w:eastAsia="ru-RU"/>
              </w:rPr>
            </w:pPr>
            <w:r w:rsidRPr="003F1F96">
              <w:rPr>
                <w:sz w:val="24"/>
                <w:szCs w:val="28"/>
              </w:rPr>
              <w:t>«Луч-шаги», «в саду его глаза», «солнца масса», «заговорило басом»</w:t>
            </w:r>
          </w:p>
        </w:tc>
        <w:tc>
          <w:tcPr>
            <w:tcW w:w="4110" w:type="dxa"/>
          </w:tcPr>
          <w:p w:rsidR="002049FD" w:rsidRPr="003F1F96" w:rsidRDefault="002049FD" w:rsidP="003F1F96">
            <w:pPr>
              <w:spacing w:line="360" w:lineRule="auto"/>
              <w:ind w:firstLine="0"/>
              <w:textAlignment w:val="baseline"/>
              <w:rPr>
                <w:color w:val="000000"/>
                <w:sz w:val="24"/>
                <w:szCs w:val="28"/>
                <w:lang w:eastAsia="ru-RU"/>
              </w:rPr>
            </w:pPr>
            <w:r w:rsidRPr="003F1F96">
              <w:rPr>
                <w:sz w:val="24"/>
                <w:szCs w:val="28"/>
              </w:rPr>
              <w:t>«Что я наделал! Я погиб!», «хочу испуг не показать», «садись, светило», «сконфужен», «боюсь»</w:t>
            </w:r>
          </w:p>
        </w:tc>
      </w:tr>
      <w:tr w:rsidR="002049FD" w:rsidRPr="003F1F96" w:rsidTr="003F1F96">
        <w:tc>
          <w:tcPr>
            <w:tcW w:w="1980" w:type="dxa"/>
          </w:tcPr>
          <w:p w:rsidR="002049FD" w:rsidRPr="003F1F96" w:rsidRDefault="002049FD" w:rsidP="003F1F96">
            <w:pPr>
              <w:spacing w:line="360" w:lineRule="auto"/>
              <w:ind w:firstLine="0"/>
              <w:jc w:val="left"/>
              <w:rPr>
                <w:sz w:val="24"/>
                <w:szCs w:val="28"/>
              </w:rPr>
            </w:pPr>
            <w:r w:rsidRPr="003F1F96">
              <w:rPr>
                <w:sz w:val="24"/>
                <w:szCs w:val="28"/>
              </w:rPr>
              <w:t>«Беседа с солнцем»</w:t>
            </w:r>
          </w:p>
        </w:tc>
        <w:tc>
          <w:tcPr>
            <w:tcW w:w="3261" w:type="dxa"/>
          </w:tcPr>
          <w:p w:rsidR="002049FD" w:rsidRPr="003F1F96" w:rsidRDefault="002049FD" w:rsidP="003F1F96">
            <w:pPr>
              <w:spacing w:line="360" w:lineRule="auto"/>
              <w:ind w:firstLine="0"/>
              <w:textAlignment w:val="baseline"/>
              <w:rPr>
                <w:color w:val="000000"/>
                <w:sz w:val="24"/>
                <w:szCs w:val="28"/>
                <w:lang w:eastAsia="ru-RU"/>
              </w:rPr>
            </w:pPr>
            <w:r w:rsidRPr="003F1F96">
              <w:rPr>
                <w:sz w:val="24"/>
                <w:szCs w:val="28"/>
              </w:rPr>
              <w:t>«Заела Роста», «ты — своё, стихами»</w:t>
            </w:r>
          </w:p>
        </w:tc>
        <w:tc>
          <w:tcPr>
            <w:tcW w:w="4110" w:type="dxa"/>
          </w:tcPr>
          <w:p w:rsidR="002049FD" w:rsidRPr="003F1F96" w:rsidRDefault="002049FD" w:rsidP="003F1F96">
            <w:pPr>
              <w:spacing w:line="360" w:lineRule="auto"/>
              <w:ind w:firstLine="0"/>
              <w:textAlignment w:val="baseline"/>
              <w:rPr>
                <w:color w:val="000000"/>
                <w:sz w:val="24"/>
                <w:szCs w:val="28"/>
                <w:lang w:eastAsia="ru-RU"/>
              </w:rPr>
            </w:pPr>
            <w:r w:rsidRPr="003F1F96">
              <w:rPr>
                <w:sz w:val="24"/>
                <w:szCs w:val="28"/>
              </w:rPr>
              <w:t>«Сижу, разговорясь с светилом», «на „ты“ мы с ним»</w:t>
            </w:r>
          </w:p>
        </w:tc>
      </w:tr>
      <w:tr w:rsidR="002049FD" w:rsidRPr="003F1F96" w:rsidTr="003F1F96">
        <w:tc>
          <w:tcPr>
            <w:tcW w:w="1980" w:type="dxa"/>
          </w:tcPr>
          <w:p w:rsidR="002049FD" w:rsidRPr="003F1F96" w:rsidRDefault="002049FD" w:rsidP="003F1F96">
            <w:pPr>
              <w:spacing w:line="360" w:lineRule="auto"/>
              <w:ind w:firstLine="0"/>
              <w:jc w:val="left"/>
              <w:rPr>
                <w:sz w:val="24"/>
                <w:szCs w:val="28"/>
              </w:rPr>
            </w:pPr>
            <w:r w:rsidRPr="003F1F96">
              <w:rPr>
                <w:sz w:val="24"/>
                <w:szCs w:val="28"/>
              </w:rPr>
              <w:t>«Торжество света»</w:t>
            </w:r>
          </w:p>
        </w:tc>
        <w:tc>
          <w:tcPr>
            <w:tcW w:w="3261" w:type="dxa"/>
          </w:tcPr>
          <w:p w:rsidR="002049FD" w:rsidRPr="003F1F96" w:rsidRDefault="002049FD" w:rsidP="003F1F96">
            <w:pPr>
              <w:spacing w:line="360" w:lineRule="auto"/>
              <w:ind w:firstLine="0"/>
              <w:textAlignment w:val="baseline"/>
              <w:rPr>
                <w:color w:val="000000"/>
                <w:sz w:val="24"/>
                <w:szCs w:val="28"/>
                <w:lang w:eastAsia="ru-RU"/>
              </w:rPr>
            </w:pPr>
            <w:r w:rsidRPr="003F1F96">
              <w:rPr>
                <w:sz w:val="24"/>
                <w:szCs w:val="28"/>
              </w:rPr>
              <w:t>«Светить всегда, светить везде», «Вот лозунг мой — и солнца!»</w:t>
            </w:r>
          </w:p>
        </w:tc>
        <w:tc>
          <w:tcPr>
            <w:tcW w:w="4110" w:type="dxa"/>
          </w:tcPr>
          <w:p w:rsidR="002049FD" w:rsidRPr="003F1F96" w:rsidRDefault="002049FD" w:rsidP="003F1F96">
            <w:pPr>
              <w:spacing w:line="360" w:lineRule="auto"/>
              <w:ind w:firstLine="0"/>
              <w:textAlignment w:val="baseline"/>
              <w:rPr>
                <w:color w:val="000000"/>
                <w:sz w:val="24"/>
                <w:szCs w:val="28"/>
                <w:lang w:eastAsia="ru-RU"/>
              </w:rPr>
            </w:pPr>
            <w:r w:rsidRPr="003F1F96">
              <w:rPr>
                <w:sz w:val="24"/>
                <w:szCs w:val="28"/>
              </w:rPr>
              <w:t>«Стихов и света кутерьма», «я / во всю светаю мочь»</w:t>
            </w:r>
          </w:p>
        </w:tc>
      </w:tr>
      <w:tr w:rsidR="002049FD" w:rsidRPr="003F1F96" w:rsidTr="003F1F96">
        <w:tc>
          <w:tcPr>
            <w:tcW w:w="1980" w:type="dxa"/>
          </w:tcPr>
          <w:p w:rsidR="002049FD" w:rsidRPr="003F1F96" w:rsidRDefault="002049FD" w:rsidP="003F1F96">
            <w:pPr>
              <w:spacing w:line="360" w:lineRule="auto"/>
              <w:ind w:firstLine="0"/>
              <w:jc w:val="left"/>
              <w:rPr>
                <w:sz w:val="24"/>
                <w:szCs w:val="28"/>
              </w:rPr>
            </w:pPr>
            <w:r w:rsidRPr="003F1F96">
              <w:rPr>
                <w:sz w:val="24"/>
                <w:szCs w:val="28"/>
              </w:rPr>
              <w:t>Выводы</w:t>
            </w:r>
          </w:p>
        </w:tc>
        <w:tc>
          <w:tcPr>
            <w:tcW w:w="3261" w:type="dxa"/>
          </w:tcPr>
          <w:p w:rsidR="002049FD" w:rsidRPr="003F1F96" w:rsidRDefault="002049FD" w:rsidP="003F1F96">
            <w:pPr>
              <w:spacing w:line="360" w:lineRule="auto"/>
              <w:ind w:firstLine="0"/>
              <w:textAlignment w:val="baseline"/>
              <w:rPr>
                <w:color w:val="000000"/>
                <w:sz w:val="24"/>
                <w:szCs w:val="28"/>
                <w:lang w:eastAsia="ru-RU"/>
              </w:rPr>
            </w:pPr>
            <w:r w:rsidRPr="003F1F96">
              <w:rPr>
                <w:sz w:val="24"/>
                <w:szCs w:val="28"/>
              </w:rPr>
              <w:t>Образ автора проявляется через факты его биографии, авторские описания и неологизмы, поэтическое обобщение в финале</w:t>
            </w:r>
          </w:p>
        </w:tc>
        <w:tc>
          <w:tcPr>
            <w:tcW w:w="4110" w:type="dxa"/>
          </w:tcPr>
          <w:p w:rsidR="002049FD" w:rsidRPr="003F1F96" w:rsidRDefault="002049FD" w:rsidP="003F1F96">
            <w:pPr>
              <w:spacing w:line="360" w:lineRule="auto"/>
              <w:ind w:firstLine="0"/>
              <w:textAlignment w:val="baseline"/>
              <w:rPr>
                <w:color w:val="000000"/>
                <w:sz w:val="24"/>
                <w:szCs w:val="28"/>
                <w:lang w:eastAsia="ru-RU"/>
              </w:rPr>
            </w:pPr>
            <w:r w:rsidRPr="003F1F96">
              <w:rPr>
                <w:sz w:val="24"/>
                <w:szCs w:val="28"/>
              </w:rPr>
              <w:t>Образ лирического героя проявляется через описание чувств, действий и состояний во время фантастического приключения</w:t>
            </w:r>
          </w:p>
        </w:tc>
      </w:tr>
    </w:tbl>
    <w:p w:rsidR="002049FD" w:rsidRPr="004C7E2C" w:rsidRDefault="002049FD" w:rsidP="004C7E2C">
      <w:pPr>
        <w:shd w:val="clear" w:color="auto" w:fill="FFFFFF"/>
        <w:spacing w:line="360" w:lineRule="auto"/>
        <w:textAlignment w:val="baseline"/>
        <w:rPr>
          <w:b/>
          <w:color w:val="000000"/>
          <w:sz w:val="28"/>
          <w:szCs w:val="28"/>
          <w:lang w:eastAsia="ru-RU"/>
        </w:rPr>
      </w:pPr>
    </w:p>
    <w:p w:rsidR="002049FD" w:rsidRPr="004C7E2C" w:rsidRDefault="002049FD" w:rsidP="004C7E2C">
      <w:pPr>
        <w:shd w:val="clear" w:color="auto" w:fill="FFFFFF"/>
        <w:spacing w:line="360" w:lineRule="auto"/>
        <w:textAlignment w:val="baseline"/>
        <w:rPr>
          <w:b/>
          <w:color w:val="000000"/>
          <w:sz w:val="28"/>
          <w:szCs w:val="28"/>
          <w:lang w:eastAsia="ru-RU"/>
        </w:rPr>
      </w:pPr>
      <w:r w:rsidRPr="004C7E2C">
        <w:rPr>
          <w:b/>
          <w:color w:val="000000"/>
          <w:sz w:val="28"/>
          <w:szCs w:val="28"/>
          <w:lang w:eastAsia="ru-RU"/>
        </w:rPr>
        <w:t>И т о г о в ы е</w:t>
      </w:r>
      <w:r>
        <w:rPr>
          <w:b/>
          <w:color w:val="000000"/>
          <w:sz w:val="28"/>
          <w:szCs w:val="28"/>
          <w:lang w:eastAsia="ru-RU"/>
        </w:rPr>
        <w:t xml:space="preserve"> </w:t>
      </w:r>
      <w:r w:rsidRPr="004C7E2C">
        <w:rPr>
          <w:b/>
          <w:color w:val="000000"/>
          <w:sz w:val="28"/>
          <w:szCs w:val="28"/>
          <w:lang w:eastAsia="ru-RU"/>
        </w:rPr>
        <w:t xml:space="preserve"> в о п р о с ы:</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 В чём общность поэта и солнца?</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 Почему поэт приравнивает будничный поэтический труд к «работе» солнца?</w:t>
      </w:r>
    </w:p>
    <w:p w:rsidR="002049FD" w:rsidRPr="004C7E2C" w:rsidRDefault="002049FD" w:rsidP="004C7E2C">
      <w:pPr>
        <w:shd w:val="clear" w:color="auto" w:fill="FFFFFF"/>
        <w:spacing w:line="360" w:lineRule="auto"/>
        <w:textAlignment w:val="baseline"/>
        <w:rPr>
          <w:color w:val="000000"/>
          <w:sz w:val="28"/>
          <w:szCs w:val="28"/>
          <w:lang w:eastAsia="ru-RU"/>
        </w:rPr>
      </w:pPr>
      <w:r w:rsidRPr="004C7E2C">
        <w:rPr>
          <w:color w:val="000000"/>
          <w:sz w:val="28"/>
          <w:szCs w:val="28"/>
          <w:lang w:eastAsia="ru-RU"/>
        </w:rPr>
        <w:t>— Какова главная мысль стихотворения?</w:t>
      </w:r>
    </w:p>
    <w:p w:rsidR="002049FD" w:rsidRPr="004C7E2C" w:rsidRDefault="002049FD" w:rsidP="004C7E2C">
      <w:pPr>
        <w:shd w:val="clear" w:color="auto" w:fill="FFFFFF"/>
        <w:spacing w:line="360" w:lineRule="auto"/>
        <w:textAlignment w:val="baseline"/>
        <w:rPr>
          <w:i/>
          <w:color w:val="000000"/>
          <w:sz w:val="28"/>
          <w:szCs w:val="28"/>
          <w:lang w:eastAsia="ru-RU"/>
        </w:rPr>
      </w:pPr>
    </w:p>
    <w:p w:rsidR="002049FD" w:rsidRPr="004C7E2C" w:rsidRDefault="002049FD" w:rsidP="004C7E2C">
      <w:pPr>
        <w:shd w:val="clear" w:color="auto" w:fill="FFFFFF"/>
        <w:spacing w:line="360" w:lineRule="auto"/>
        <w:jc w:val="center"/>
        <w:textAlignment w:val="baseline"/>
        <w:rPr>
          <w:b/>
          <w:i/>
          <w:color w:val="000000"/>
          <w:sz w:val="28"/>
          <w:szCs w:val="28"/>
          <w:lang w:eastAsia="ru-RU"/>
        </w:rPr>
      </w:pPr>
    </w:p>
    <w:p w:rsidR="002049FD" w:rsidRDefault="002049FD" w:rsidP="004C7E2C">
      <w:pPr>
        <w:tabs>
          <w:tab w:val="left" w:pos="1550"/>
        </w:tabs>
        <w:spacing w:line="360" w:lineRule="auto"/>
        <w:jc w:val="center"/>
        <w:rPr>
          <w:b/>
          <w:i/>
          <w:sz w:val="28"/>
          <w:szCs w:val="28"/>
        </w:rPr>
      </w:pPr>
    </w:p>
    <w:p w:rsidR="002049FD" w:rsidRDefault="002049FD" w:rsidP="004C7E2C">
      <w:pPr>
        <w:tabs>
          <w:tab w:val="left" w:pos="1550"/>
        </w:tabs>
        <w:spacing w:line="360" w:lineRule="auto"/>
        <w:jc w:val="center"/>
        <w:rPr>
          <w:b/>
          <w:i/>
          <w:sz w:val="28"/>
          <w:szCs w:val="28"/>
        </w:rPr>
      </w:pPr>
    </w:p>
    <w:p w:rsidR="002049FD" w:rsidRDefault="002049FD" w:rsidP="004C7E2C">
      <w:pPr>
        <w:tabs>
          <w:tab w:val="left" w:pos="1550"/>
        </w:tabs>
        <w:spacing w:line="360" w:lineRule="auto"/>
        <w:jc w:val="center"/>
        <w:rPr>
          <w:b/>
          <w:i/>
          <w:sz w:val="28"/>
          <w:szCs w:val="28"/>
        </w:rPr>
      </w:pPr>
    </w:p>
    <w:p w:rsidR="002049FD" w:rsidRDefault="002049FD" w:rsidP="004C7E2C">
      <w:pPr>
        <w:tabs>
          <w:tab w:val="left" w:pos="1550"/>
        </w:tabs>
        <w:spacing w:line="360" w:lineRule="auto"/>
        <w:jc w:val="center"/>
        <w:rPr>
          <w:b/>
          <w:i/>
          <w:sz w:val="28"/>
          <w:szCs w:val="28"/>
        </w:rPr>
      </w:pPr>
    </w:p>
    <w:p w:rsidR="002049FD" w:rsidRDefault="002049FD" w:rsidP="004C7E2C">
      <w:pPr>
        <w:tabs>
          <w:tab w:val="left" w:pos="1550"/>
        </w:tabs>
        <w:spacing w:line="360" w:lineRule="auto"/>
        <w:jc w:val="center"/>
        <w:rPr>
          <w:b/>
          <w:i/>
          <w:sz w:val="28"/>
          <w:szCs w:val="28"/>
        </w:rPr>
      </w:pPr>
    </w:p>
    <w:p w:rsidR="002049FD" w:rsidRPr="004C7E2C" w:rsidRDefault="002049FD" w:rsidP="004C7E2C">
      <w:pPr>
        <w:tabs>
          <w:tab w:val="left" w:pos="1550"/>
        </w:tabs>
        <w:spacing w:line="360" w:lineRule="auto"/>
        <w:jc w:val="center"/>
        <w:rPr>
          <w:b/>
          <w:sz w:val="28"/>
          <w:szCs w:val="28"/>
        </w:rPr>
      </w:pPr>
      <w:r w:rsidRPr="004C7E2C">
        <w:rPr>
          <w:b/>
          <w:i/>
          <w:sz w:val="28"/>
          <w:szCs w:val="28"/>
        </w:rPr>
        <w:t xml:space="preserve">Урок 78. </w:t>
      </w:r>
      <w:r w:rsidRPr="004C7E2C">
        <w:rPr>
          <w:b/>
          <w:sz w:val="28"/>
          <w:szCs w:val="28"/>
        </w:rPr>
        <w:t>Р. П. Погодин. Идейно-художественная особенность рассказов из книги «Кирпичные острова»</w:t>
      </w:r>
    </w:p>
    <w:p w:rsidR="002049FD" w:rsidRPr="004C7E2C" w:rsidRDefault="002049FD" w:rsidP="004C7E2C">
      <w:pPr>
        <w:spacing w:line="360" w:lineRule="auto"/>
        <w:rPr>
          <w:sz w:val="28"/>
          <w:szCs w:val="28"/>
        </w:rPr>
      </w:pPr>
      <w:r w:rsidRPr="004C7E2C">
        <w:rPr>
          <w:sz w:val="28"/>
          <w:szCs w:val="28"/>
        </w:rPr>
        <w:t>Прочитайте самостоятельно книгу Р. П. Погодина «Кирпичные острова» и ответьте на вопросы.</w:t>
      </w:r>
    </w:p>
    <w:p w:rsidR="002049FD" w:rsidRPr="004C7E2C" w:rsidRDefault="002049FD" w:rsidP="004C7E2C">
      <w:pPr>
        <w:spacing w:line="360" w:lineRule="auto"/>
        <w:rPr>
          <w:b/>
          <w:sz w:val="28"/>
          <w:szCs w:val="28"/>
        </w:rPr>
      </w:pPr>
    </w:p>
    <w:p w:rsidR="002049FD" w:rsidRPr="004C7E2C" w:rsidRDefault="002049FD" w:rsidP="004C7E2C">
      <w:pPr>
        <w:spacing w:line="360" w:lineRule="auto"/>
        <w:ind w:firstLine="0"/>
        <w:rPr>
          <w:b/>
          <w:sz w:val="28"/>
          <w:szCs w:val="28"/>
        </w:rPr>
      </w:pPr>
      <w:r w:rsidRPr="004C7E2C">
        <w:rPr>
          <w:b/>
          <w:sz w:val="28"/>
          <w:szCs w:val="28"/>
        </w:rPr>
        <w:t>Размышляем о прочитанном</w:t>
      </w:r>
    </w:p>
    <w:p w:rsidR="002049FD" w:rsidRPr="004C7E2C" w:rsidRDefault="002049FD" w:rsidP="004C7E2C">
      <w:pPr>
        <w:spacing w:line="360" w:lineRule="auto"/>
        <w:rPr>
          <w:sz w:val="28"/>
          <w:szCs w:val="28"/>
        </w:rPr>
      </w:pPr>
      <w:r w:rsidRPr="004C7E2C">
        <w:rPr>
          <w:sz w:val="28"/>
          <w:szCs w:val="28"/>
        </w:rPr>
        <w:t>1. Как вы считаете, существуют ли «кирпичные острова» и недоступные горные гряды в городе на задних дворах домов? Как и когда лужа может превратиться в океан? Какие художественные средства употребил писатель, чтобы выразительнее передать обстановку на заднем дворе?</w:t>
      </w:r>
    </w:p>
    <w:p w:rsidR="002049FD" w:rsidRPr="004C7E2C" w:rsidRDefault="002049FD" w:rsidP="004C7E2C">
      <w:pPr>
        <w:spacing w:line="360" w:lineRule="auto"/>
        <w:rPr>
          <w:sz w:val="28"/>
          <w:szCs w:val="28"/>
        </w:rPr>
      </w:pPr>
      <w:r w:rsidRPr="004C7E2C">
        <w:rPr>
          <w:sz w:val="28"/>
          <w:szCs w:val="28"/>
        </w:rPr>
        <w:t>2. Есть ли в играх детей серьёзный смысл? Если есть, то в чём он заключается?</w:t>
      </w:r>
    </w:p>
    <w:p w:rsidR="002049FD" w:rsidRPr="004C7E2C" w:rsidRDefault="002049FD" w:rsidP="004C7E2C">
      <w:pPr>
        <w:spacing w:line="360" w:lineRule="auto"/>
        <w:rPr>
          <w:sz w:val="28"/>
          <w:szCs w:val="28"/>
        </w:rPr>
      </w:pPr>
      <w:r w:rsidRPr="004C7E2C">
        <w:rPr>
          <w:sz w:val="28"/>
          <w:szCs w:val="28"/>
        </w:rPr>
        <w:t xml:space="preserve">3. Опишите характеры мальчиков — Симы и Кешки. Чем они отличаются друг от друга? Можно ли сказать, что Кешка — «реалист», а Сима — мечтатель и «романтик». Подтвердите ваши суждения примерами игр и отношения к ним.     </w:t>
      </w:r>
    </w:p>
    <w:p w:rsidR="002049FD" w:rsidRPr="004C7E2C" w:rsidRDefault="002049FD" w:rsidP="004C7E2C">
      <w:pPr>
        <w:spacing w:line="360" w:lineRule="auto"/>
        <w:rPr>
          <w:sz w:val="28"/>
          <w:szCs w:val="28"/>
        </w:rPr>
      </w:pPr>
      <w:r w:rsidRPr="004C7E2C">
        <w:rPr>
          <w:sz w:val="28"/>
          <w:szCs w:val="28"/>
        </w:rPr>
        <w:t>4. Есть ли общее между Симой и Кешкой, с одной стороны, и</w:t>
      </w:r>
      <w:r>
        <w:rPr>
          <w:sz w:val="28"/>
          <w:szCs w:val="28"/>
        </w:rPr>
        <w:t xml:space="preserve"> стариком с его старушкой-женой </w:t>
      </w:r>
      <w:r w:rsidRPr="004C7E2C">
        <w:rPr>
          <w:sz w:val="28"/>
          <w:szCs w:val="28"/>
        </w:rPr>
        <w:t xml:space="preserve">с другой? </w:t>
      </w:r>
    </w:p>
    <w:p w:rsidR="002049FD" w:rsidRPr="004C7E2C" w:rsidRDefault="002049FD" w:rsidP="004C7E2C">
      <w:pPr>
        <w:spacing w:line="360" w:lineRule="auto"/>
        <w:rPr>
          <w:sz w:val="28"/>
          <w:szCs w:val="28"/>
        </w:rPr>
      </w:pPr>
      <w:r w:rsidRPr="004C7E2C">
        <w:rPr>
          <w:sz w:val="28"/>
          <w:szCs w:val="28"/>
        </w:rPr>
        <w:t xml:space="preserve">5*. Как вы думаете, почему Кешка сначала захотел уйти, а потом передумал и остался? Почему после встречи со стариком Кешке стало «очень грустно», а в конце рассказа его настроение изменилось, и он почувствовал «что-то… тёплое»? Что нового он узнал о жизни?  </w:t>
      </w:r>
    </w:p>
    <w:p w:rsidR="002049FD" w:rsidRPr="004C7E2C" w:rsidRDefault="002049FD" w:rsidP="004C7E2C">
      <w:pPr>
        <w:spacing w:line="360" w:lineRule="auto"/>
        <w:rPr>
          <w:b/>
          <w:sz w:val="28"/>
          <w:szCs w:val="28"/>
        </w:rPr>
      </w:pPr>
    </w:p>
    <w:p w:rsidR="002049FD" w:rsidRPr="004C7E2C" w:rsidRDefault="002049FD" w:rsidP="004C7E2C">
      <w:pPr>
        <w:spacing w:line="360" w:lineRule="auto"/>
        <w:ind w:firstLine="0"/>
        <w:rPr>
          <w:b/>
          <w:sz w:val="28"/>
          <w:szCs w:val="28"/>
        </w:rPr>
      </w:pPr>
      <w:r w:rsidRPr="004C7E2C">
        <w:rPr>
          <w:b/>
          <w:sz w:val="28"/>
          <w:szCs w:val="28"/>
        </w:rPr>
        <w:t>Литература и другие виды искусства</w:t>
      </w:r>
    </w:p>
    <w:p w:rsidR="002049FD" w:rsidRPr="004C7E2C" w:rsidRDefault="002049FD" w:rsidP="004C7E2C">
      <w:pPr>
        <w:spacing w:line="360" w:lineRule="auto"/>
        <w:rPr>
          <w:sz w:val="28"/>
          <w:szCs w:val="28"/>
        </w:rPr>
      </w:pPr>
      <w:r w:rsidRPr="004C7E2C">
        <w:rPr>
          <w:sz w:val="28"/>
          <w:szCs w:val="28"/>
        </w:rPr>
        <w:t>Посмотрите художественный фильм «Дикая собака Динго, или Повесть о первой любви» 1962 года режиссёра Ю. Карасика. Понравились ли вам главные герои фильма? Такими ли вы их представляли? Напишите небольшой отзыв.</w:t>
      </w:r>
    </w:p>
    <w:p w:rsidR="002049FD" w:rsidRPr="004C7E2C" w:rsidRDefault="002049FD" w:rsidP="004C7E2C">
      <w:pPr>
        <w:spacing w:line="360" w:lineRule="auto"/>
        <w:rPr>
          <w:sz w:val="28"/>
          <w:szCs w:val="28"/>
        </w:rPr>
      </w:pPr>
    </w:p>
    <w:p w:rsidR="002049FD" w:rsidRPr="004C7E2C" w:rsidRDefault="002049FD" w:rsidP="004C7E2C">
      <w:pPr>
        <w:spacing w:line="360" w:lineRule="auto"/>
        <w:jc w:val="center"/>
        <w:rPr>
          <w:b/>
          <w:sz w:val="28"/>
          <w:szCs w:val="28"/>
        </w:rPr>
      </w:pPr>
      <w:r w:rsidRPr="004C7E2C">
        <w:rPr>
          <w:b/>
          <w:i/>
          <w:sz w:val="28"/>
          <w:szCs w:val="28"/>
        </w:rPr>
        <w:t>Урок 79</w:t>
      </w:r>
      <w:r w:rsidRPr="004C7E2C">
        <w:rPr>
          <w:b/>
          <w:sz w:val="28"/>
          <w:szCs w:val="28"/>
        </w:rPr>
        <w:t>. Р. И. Фраерман. «Дикая собака Динго, или Повесть о первой любви». Проблематика повести</w:t>
      </w:r>
    </w:p>
    <w:p w:rsidR="002049FD" w:rsidRPr="004C7E2C" w:rsidRDefault="002049FD" w:rsidP="004C7E2C">
      <w:pPr>
        <w:spacing w:line="360" w:lineRule="auto"/>
        <w:jc w:val="left"/>
        <w:rPr>
          <w:sz w:val="28"/>
          <w:szCs w:val="28"/>
        </w:rPr>
      </w:pPr>
      <w:r w:rsidRPr="004C7E2C">
        <w:rPr>
          <w:sz w:val="28"/>
          <w:szCs w:val="28"/>
        </w:rPr>
        <w:t xml:space="preserve">Прочитайте книгу Р. И. Фраермана «Дикая собака Динго, или </w:t>
      </w:r>
      <w:r>
        <w:rPr>
          <w:sz w:val="28"/>
          <w:szCs w:val="28"/>
        </w:rPr>
        <w:t>П</w:t>
      </w:r>
      <w:r w:rsidRPr="004C7E2C">
        <w:rPr>
          <w:sz w:val="28"/>
          <w:szCs w:val="28"/>
        </w:rPr>
        <w:t>овесть о первой любви» самостоятельно и ответьте на вопросы.</w:t>
      </w:r>
    </w:p>
    <w:p w:rsidR="002049FD" w:rsidRPr="004C7E2C" w:rsidRDefault="002049FD" w:rsidP="004C7E2C">
      <w:pPr>
        <w:spacing w:line="360" w:lineRule="auto"/>
        <w:rPr>
          <w:b/>
          <w:sz w:val="28"/>
          <w:szCs w:val="28"/>
        </w:rPr>
      </w:pPr>
      <w:r w:rsidRPr="004C7E2C">
        <w:rPr>
          <w:b/>
          <w:sz w:val="28"/>
          <w:szCs w:val="28"/>
        </w:rPr>
        <w:t xml:space="preserve"> </w:t>
      </w:r>
    </w:p>
    <w:p w:rsidR="002049FD" w:rsidRPr="004C7E2C" w:rsidRDefault="002049FD" w:rsidP="004C7E2C">
      <w:pPr>
        <w:spacing w:line="360" w:lineRule="auto"/>
        <w:ind w:firstLine="0"/>
        <w:rPr>
          <w:sz w:val="28"/>
          <w:szCs w:val="28"/>
        </w:rPr>
      </w:pPr>
      <w:r w:rsidRPr="004C7E2C">
        <w:rPr>
          <w:b/>
          <w:sz w:val="28"/>
          <w:szCs w:val="28"/>
        </w:rPr>
        <w:t>Размышляем о прочитанном</w:t>
      </w:r>
      <w:r w:rsidRPr="004C7E2C">
        <w:rPr>
          <w:sz w:val="28"/>
          <w:szCs w:val="28"/>
        </w:rPr>
        <w:t xml:space="preserve"> </w:t>
      </w:r>
    </w:p>
    <w:p w:rsidR="002049FD" w:rsidRPr="004C7E2C" w:rsidRDefault="002049FD" w:rsidP="004C7E2C">
      <w:pPr>
        <w:spacing w:line="360" w:lineRule="auto"/>
        <w:rPr>
          <w:sz w:val="28"/>
          <w:szCs w:val="28"/>
        </w:rPr>
      </w:pPr>
      <w:r w:rsidRPr="004C7E2C">
        <w:rPr>
          <w:sz w:val="28"/>
          <w:szCs w:val="28"/>
        </w:rPr>
        <w:t xml:space="preserve">1. Повесть начинается с описания девочки, которая ловила рыбу, но на самом деле думала о чём-то своём, заветном. Что ей хотелось увидеть, представить? </w:t>
      </w:r>
    </w:p>
    <w:p w:rsidR="002049FD" w:rsidRPr="004C7E2C" w:rsidRDefault="002049FD" w:rsidP="004C7E2C">
      <w:pPr>
        <w:spacing w:line="360" w:lineRule="auto"/>
        <w:rPr>
          <w:sz w:val="28"/>
          <w:szCs w:val="28"/>
        </w:rPr>
      </w:pPr>
      <w:r w:rsidRPr="004C7E2C">
        <w:rPr>
          <w:sz w:val="28"/>
          <w:szCs w:val="28"/>
        </w:rPr>
        <w:t xml:space="preserve">2. Как проходила жизнь Тани в лагере? </w:t>
      </w:r>
    </w:p>
    <w:p w:rsidR="002049FD" w:rsidRPr="004C7E2C" w:rsidRDefault="002049FD" w:rsidP="004C7E2C">
      <w:pPr>
        <w:spacing w:line="360" w:lineRule="auto"/>
        <w:rPr>
          <w:sz w:val="28"/>
          <w:szCs w:val="28"/>
        </w:rPr>
      </w:pPr>
      <w:r w:rsidRPr="004C7E2C">
        <w:rPr>
          <w:sz w:val="28"/>
          <w:szCs w:val="28"/>
        </w:rPr>
        <w:t xml:space="preserve">3. Кто из детей окружал Таню в лагере? Охарактеризуйте этих персонажей, привлекая цитатный материал из текста. </w:t>
      </w:r>
    </w:p>
    <w:p w:rsidR="002049FD" w:rsidRPr="004C7E2C" w:rsidRDefault="002049FD" w:rsidP="004C7E2C">
      <w:pPr>
        <w:spacing w:line="360" w:lineRule="auto"/>
        <w:rPr>
          <w:sz w:val="28"/>
          <w:szCs w:val="28"/>
        </w:rPr>
      </w:pPr>
      <w:r>
        <w:rPr>
          <w:sz w:val="28"/>
          <w:szCs w:val="28"/>
        </w:rPr>
        <w:t>4</w:t>
      </w:r>
      <w:r w:rsidRPr="004C7E2C">
        <w:rPr>
          <w:sz w:val="28"/>
          <w:szCs w:val="28"/>
        </w:rPr>
        <w:t xml:space="preserve">. Почему Таня думала о дикой собаке Динго? </w:t>
      </w:r>
    </w:p>
    <w:p w:rsidR="002049FD" w:rsidRPr="004C7E2C" w:rsidRDefault="002049FD" w:rsidP="004C7E2C">
      <w:pPr>
        <w:spacing w:line="360" w:lineRule="auto"/>
        <w:rPr>
          <w:sz w:val="28"/>
          <w:szCs w:val="28"/>
        </w:rPr>
      </w:pPr>
      <w:r>
        <w:rPr>
          <w:sz w:val="28"/>
          <w:szCs w:val="28"/>
        </w:rPr>
        <w:t>5</w:t>
      </w:r>
      <w:r w:rsidRPr="004C7E2C">
        <w:rPr>
          <w:sz w:val="28"/>
          <w:szCs w:val="28"/>
        </w:rPr>
        <w:t>. Почему в начале повести Таня молчалива и скрытна?</w:t>
      </w:r>
    </w:p>
    <w:p w:rsidR="002049FD" w:rsidRPr="004C7E2C" w:rsidRDefault="002049FD" w:rsidP="004C7E2C">
      <w:pPr>
        <w:spacing w:line="360" w:lineRule="auto"/>
        <w:rPr>
          <w:sz w:val="28"/>
          <w:szCs w:val="28"/>
        </w:rPr>
      </w:pPr>
      <w:r>
        <w:rPr>
          <w:sz w:val="28"/>
          <w:szCs w:val="28"/>
        </w:rPr>
        <w:t>6</w:t>
      </w:r>
      <w:r w:rsidRPr="004C7E2C">
        <w:rPr>
          <w:sz w:val="28"/>
          <w:szCs w:val="28"/>
        </w:rPr>
        <w:t xml:space="preserve">. С какими душевными, нравственными сложностями жизни встречаются дети в лагере, в особенности Таня? Найдите примеры странного поведения детей (например, Филька нарочно делал ошибки на первом уроке нового учебного года, а Таня зачем-то выдумала страну Маросейку)? Какие движения души детей передал автор? </w:t>
      </w:r>
    </w:p>
    <w:p w:rsidR="002049FD" w:rsidRPr="004C7E2C" w:rsidRDefault="002049FD" w:rsidP="004C7E2C">
      <w:pPr>
        <w:spacing w:line="360" w:lineRule="auto"/>
        <w:rPr>
          <w:sz w:val="28"/>
          <w:szCs w:val="28"/>
        </w:rPr>
      </w:pPr>
      <w:r w:rsidRPr="004C7E2C">
        <w:rPr>
          <w:sz w:val="28"/>
          <w:szCs w:val="28"/>
        </w:rPr>
        <w:t>7. Как встретила Таня отца, Колю и как развивались их отношения впоследствии?</w:t>
      </w:r>
    </w:p>
    <w:p w:rsidR="002049FD" w:rsidRPr="004C7E2C" w:rsidRDefault="002049FD" w:rsidP="004C7E2C">
      <w:pPr>
        <w:spacing w:line="360" w:lineRule="auto"/>
        <w:rPr>
          <w:sz w:val="28"/>
          <w:szCs w:val="28"/>
        </w:rPr>
      </w:pPr>
      <w:r w:rsidRPr="004C7E2C">
        <w:rPr>
          <w:sz w:val="28"/>
          <w:szCs w:val="28"/>
        </w:rPr>
        <w:t>8. Почему после ссоры из-за котёнка Таня сначала отказалась прийти к отцу на обед, а потом всё же пришла?</w:t>
      </w:r>
    </w:p>
    <w:p w:rsidR="002049FD" w:rsidRPr="004C7E2C" w:rsidRDefault="002049FD" w:rsidP="004C7E2C">
      <w:pPr>
        <w:spacing w:line="360" w:lineRule="auto"/>
        <w:rPr>
          <w:sz w:val="28"/>
          <w:szCs w:val="28"/>
        </w:rPr>
      </w:pPr>
      <w:r w:rsidRPr="004C7E2C">
        <w:rPr>
          <w:sz w:val="28"/>
          <w:szCs w:val="28"/>
        </w:rPr>
        <w:t xml:space="preserve">9. Как Женя поняла, что Таня влюблена в Колю?   </w:t>
      </w:r>
    </w:p>
    <w:p w:rsidR="002049FD" w:rsidRPr="004C7E2C" w:rsidRDefault="002049FD" w:rsidP="004C7E2C">
      <w:pPr>
        <w:spacing w:line="360" w:lineRule="auto"/>
        <w:rPr>
          <w:sz w:val="28"/>
          <w:szCs w:val="28"/>
        </w:rPr>
      </w:pPr>
      <w:r w:rsidRPr="004C7E2C">
        <w:rPr>
          <w:sz w:val="28"/>
          <w:szCs w:val="28"/>
        </w:rPr>
        <w:t>10. Как вы думаете, зачем Таня вылепила из снега часового? Учительница, посмотрев на снежную скульптуру, отметила красоту фигуры. Почему автору нужно было связать снежного часового с красотой Таниного «творчества»?</w:t>
      </w:r>
    </w:p>
    <w:p w:rsidR="002049FD" w:rsidRPr="004C7E2C" w:rsidRDefault="002049FD" w:rsidP="004C7E2C">
      <w:pPr>
        <w:spacing w:line="360" w:lineRule="auto"/>
        <w:rPr>
          <w:sz w:val="28"/>
          <w:szCs w:val="28"/>
        </w:rPr>
      </w:pPr>
      <w:r w:rsidRPr="004C7E2C">
        <w:rPr>
          <w:sz w:val="28"/>
          <w:szCs w:val="28"/>
        </w:rPr>
        <w:t>11. Какие чувства испытывала Таня? Приведите примеры из текста.</w:t>
      </w:r>
    </w:p>
    <w:p w:rsidR="002049FD" w:rsidRPr="004C7E2C" w:rsidRDefault="002049FD" w:rsidP="004C7E2C">
      <w:pPr>
        <w:spacing w:line="360" w:lineRule="auto"/>
        <w:rPr>
          <w:sz w:val="28"/>
          <w:szCs w:val="28"/>
        </w:rPr>
      </w:pPr>
      <w:r w:rsidRPr="004C7E2C">
        <w:rPr>
          <w:sz w:val="28"/>
          <w:szCs w:val="28"/>
        </w:rPr>
        <w:t>12. Как проявился характер Тани во время бурана?</w:t>
      </w:r>
    </w:p>
    <w:p w:rsidR="002049FD" w:rsidRPr="004C7E2C" w:rsidRDefault="002049FD" w:rsidP="004C7E2C">
      <w:pPr>
        <w:spacing w:line="360" w:lineRule="auto"/>
        <w:rPr>
          <w:sz w:val="28"/>
          <w:szCs w:val="28"/>
        </w:rPr>
      </w:pPr>
      <w:r w:rsidRPr="004C7E2C">
        <w:rPr>
          <w:sz w:val="28"/>
          <w:szCs w:val="28"/>
        </w:rPr>
        <w:t>13. Какие ещё большие и малые испытания встретились на жизненном пути детей, которые повлияли на формирование их характеров?</w:t>
      </w:r>
    </w:p>
    <w:p w:rsidR="002049FD" w:rsidRPr="004C7E2C" w:rsidRDefault="002049FD" w:rsidP="004C7E2C">
      <w:pPr>
        <w:spacing w:line="360" w:lineRule="auto"/>
        <w:rPr>
          <w:sz w:val="28"/>
          <w:szCs w:val="28"/>
        </w:rPr>
      </w:pPr>
      <w:r w:rsidRPr="004C7E2C">
        <w:rPr>
          <w:sz w:val="28"/>
          <w:szCs w:val="28"/>
        </w:rPr>
        <w:t>14. Какой смысл заключён в последней сцене, когда Таня увидела на загорелом, тёмном теле Фильки светлые буквы своего имени?</w:t>
      </w:r>
    </w:p>
    <w:p w:rsidR="002049FD" w:rsidRPr="004C7E2C" w:rsidRDefault="002049FD" w:rsidP="004C7E2C">
      <w:pPr>
        <w:spacing w:line="360" w:lineRule="auto"/>
        <w:rPr>
          <w:sz w:val="28"/>
          <w:szCs w:val="28"/>
        </w:rPr>
      </w:pPr>
      <w:r w:rsidRPr="004C7E2C">
        <w:rPr>
          <w:sz w:val="28"/>
          <w:szCs w:val="28"/>
        </w:rPr>
        <w:t>15. Почему всё-таки автор назвал своё произведение «Дикая собака Динго, или Повесть о первой любви»? Каким смыслом наполнено содержание первой и второй частей названия произведения?</w:t>
      </w:r>
    </w:p>
    <w:p w:rsidR="002049FD" w:rsidRPr="004C7E2C" w:rsidRDefault="002049FD" w:rsidP="004C7E2C">
      <w:pPr>
        <w:spacing w:line="360" w:lineRule="auto"/>
        <w:rPr>
          <w:sz w:val="28"/>
          <w:szCs w:val="28"/>
        </w:rPr>
      </w:pPr>
      <w:r w:rsidRPr="004C7E2C">
        <w:rPr>
          <w:sz w:val="28"/>
          <w:szCs w:val="28"/>
        </w:rPr>
        <w:t>16. Понравилась ли вам повесть? В чём её художественные достоинства? Что вы скажете о композиции и языке произведения. Дайте развёрнутый ответ на этот вопрос.</w:t>
      </w:r>
    </w:p>
    <w:p w:rsidR="002049FD" w:rsidRPr="004C7E2C" w:rsidRDefault="002049FD" w:rsidP="004C7E2C">
      <w:pPr>
        <w:spacing w:line="360" w:lineRule="auto"/>
        <w:rPr>
          <w:sz w:val="28"/>
          <w:szCs w:val="28"/>
        </w:rPr>
      </w:pPr>
      <w:r w:rsidRPr="004C7E2C">
        <w:rPr>
          <w:sz w:val="28"/>
          <w:szCs w:val="28"/>
        </w:rPr>
        <w:t>17*. Почему Таня хотела уехать из мест, связывающих её с воспоминаниями об отце, Коле, Надежде Петровне, Фильке? Считаете ли вы верным её решение? Объясните свою точку зрения.</w:t>
      </w:r>
    </w:p>
    <w:p w:rsidR="002049FD" w:rsidRPr="004C7E2C" w:rsidRDefault="002049FD" w:rsidP="004C7E2C">
      <w:pPr>
        <w:shd w:val="clear" w:color="auto" w:fill="FFFFFF"/>
        <w:spacing w:line="360" w:lineRule="auto"/>
        <w:jc w:val="center"/>
        <w:textAlignment w:val="baseline"/>
        <w:rPr>
          <w:b/>
          <w:i/>
          <w:color w:val="000000"/>
          <w:sz w:val="28"/>
          <w:szCs w:val="28"/>
          <w:lang w:eastAsia="ru-RU"/>
        </w:rPr>
      </w:pPr>
    </w:p>
    <w:p w:rsidR="002049FD" w:rsidRDefault="002049FD" w:rsidP="004C7E2C">
      <w:pPr>
        <w:shd w:val="clear" w:color="auto" w:fill="FFFFFF"/>
        <w:spacing w:line="360" w:lineRule="auto"/>
        <w:jc w:val="center"/>
        <w:textAlignment w:val="baseline"/>
        <w:rPr>
          <w:b/>
          <w:i/>
          <w:color w:val="000000"/>
          <w:sz w:val="28"/>
          <w:szCs w:val="28"/>
          <w:lang w:eastAsia="ru-RU"/>
        </w:rPr>
      </w:pPr>
    </w:p>
    <w:p w:rsidR="002049FD" w:rsidRDefault="002049FD" w:rsidP="004C7E2C">
      <w:pPr>
        <w:shd w:val="clear" w:color="auto" w:fill="FFFFFF"/>
        <w:spacing w:line="360" w:lineRule="auto"/>
        <w:jc w:val="center"/>
        <w:textAlignment w:val="baseline"/>
        <w:rPr>
          <w:b/>
          <w:i/>
          <w:color w:val="000000"/>
          <w:sz w:val="28"/>
          <w:szCs w:val="28"/>
          <w:lang w:eastAsia="ru-RU"/>
        </w:rPr>
      </w:pPr>
    </w:p>
    <w:p w:rsidR="002049FD" w:rsidRDefault="002049FD" w:rsidP="004C7E2C">
      <w:pPr>
        <w:shd w:val="clear" w:color="auto" w:fill="FFFFFF"/>
        <w:spacing w:line="360" w:lineRule="auto"/>
        <w:jc w:val="center"/>
        <w:textAlignment w:val="baseline"/>
        <w:rPr>
          <w:b/>
          <w:i/>
          <w:color w:val="000000"/>
          <w:sz w:val="28"/>
          <w:szCs w:val="28"/>
          <w:lang w:eastAsia="ru-RU"/>
        </w:rPr>
      </w:pPr>
    </w:p>
    <w:p w:rsidR="002049FD" w:rsidRDefault="002049FD" w:rsidP="004C7E2C">
      <w:pPr>
        <w:shd w:val="clear" w:color="auto" w:fill="FFFFFF"/>
        <w:spacing w:line="360" w:lineRule="auto"/>
        <w:jc w:val="center"/>
        <w:textAlignment w:val="baseline"/>
        <w:rPr>
          <w:b/>
          <w:i/>
          <w:color w:val="000000"/>
          <w:sz w:val="28"/>
          <w:szCs w:val="28"/>
          <w:lang w:eastAsia="ru-RU"/>
        </w:rPr>
      </w:pPr>
    </w:p>
    <w:p w:rsidR="002049FD" w:rsidRDefault="002049FD" w:rsidP="004C7E2C">
      <w:pPr>
        <w:shd w:val="clear" w:color="auto" w:fill="FFFFFF"/>
        <w:spacing w:line="360" w:lineRule="auto"/>
        <w:jc w:val="center"/>
        <w:textAlignment w:val="baseline"/>
        <w:rPr>
          <w:b/>
          <w:i/>
          <w:color w:val="000000"/>
          <w:sz w:val="28"/>
          <w:szCs w:val="28"/>
          <w:lang w:eastAsia="ru-RU"/>
        </w:rPr>
      </w:pPr>
    </w:p>
    <w:p w:rsidR="002049FD" w:rsidRDefault="002049FD" w:rsidP="004C7E2C">
      <w:pPr>
        <w:shd w:val="clear" w:color="auto" w:fill="FFFFFF"/>
        <w:spacing w:line="360" w:lineRule="auto"/>
        <w:jc w:val="center"/>
        <w:textAlignment w:val="baseline"/>
        <w:rPr>
          <w:b/>
          <w:i/>
          <w:color w:val="000000"/>
          <w:sz w:val="28"/>
          <w:szCs w:val="28"/>
          <w:lang w:eastAsia="ru-RU"/>
        </w:rPr>
      </w:pPr>
    </w:p>
    <w:p w:rsidR="002049FD" w:rsidRDefault="002049FD" w:rsidP="004C7E2C">
      <w:pPr>
        <w:shd w:val="clear" w:color="auto" w:fill="FFFFFF"/>
        <w:spacing w:line="360" w:lineRule="auto"/>
        <w:jc w:val="center"/>
        <w:textAlignment w:val="baseline"/>
        <w:rPr>
          <w:b/>
          <w:i/>
          <w:color w:val="000000"/>
          <w:sz w:val="28"/>
          <w:szCs w:val="28"/>
          <w:lang w:eastAsia="ru-RU"/>
        </w:rPr>
      </w:pPr>
    </w:p>
    <w:p w:rsidR="002049FD" w:rsidRDefault="002049FD" w:rsidP="004C7E2C">
      <w:pPr>
        <w:shd w:val="clear" w:color="auto" w:fill="FFFFFF"/>
        <w:spacing w:line="360" w:lineRule="auto"/>
        <w:jc w:val="center"/>
        <w:textAlignment w:val="baseline"/>
        <w:rPr>
          <w:b/>
          <w:i/>
          <w:color w:val="000000"/>
          <w:sz w:val="28"/>
          <w:szCs w:val="28"/>
          <w:lang w:eastAsia="ru-RU"/>
        </w:rPr>
      </w:pPr>
    </w:p>
    <w:p w:rsidR="002049FD" w:rsidRDefault="002049FD" w:rsidP="004C7E2C">
      <w:pPr>
        <w:shd w:val="clear" w:color="auto" w:fill="FFFFFF"/>
        <w:spacing w:line="360" w:lineRule="auto"/>
        <w:jc w:val="center"/>
        <w:textAlignment w:val="baseline"/>
        <w:rPr>
          <w:b/>
          <w:i/>
          <w:color w:val="000000"/>
          <w:sz w:val="28"/>
          <w:szCs w:val="28"/>
          <w:lang w:eastAsia="ru-RU"/>
        </w:rPr>
      </w:pPr>
    </w:p>
    <w:p w:rsidR="002049FD" w:rsidRDefault="002049FD" w:rsidP="004C7E2C">
      <w:pPr>
        <w:shd w:val="clear" w:color="auto" w:fill="FFFFFF"/>
        <w:spacing w:line="360" w:lineRule="auto"/>
        <w:jc w:val="center"/>
        <w:textAlignment w:val="baseline"/>
        <w:rPr>
          <w:b/>
          <w:i/>
          <w:color w:val="000000"/>
          <w:sz w:val="28"/>
          <w:szCs w:val="28"/>
          <w:lang w:eastAsia="ru-RU"/>
        </w:rPr>
      </w:pPr>
    </w:p>
    <w:p w:rsidR="002049FD" w:rsidRDefault="002049FD" w:rsidP="004C7E2C">
      <w:pPr>
        <w:shd w:val="clear" w:color="auto" w:fill="FFFFFF"/>
        <w:spacing w:line="360" w:lineRule="auto"/>
        <w:jc w:val="center"/>
        <w:textAlignment w:val="baseline"/>
        <w:rPr>
          <w:b/>
          <w:i/>
          <w:color w:val="000000"/>
          <w:sz w:val="28"/>
          <w:szCs w:val="28"/>
          <w:lang w:eastAsia="ru-RU"/>
        </w:rPr>
      </w:pPr>
    </w:p>
    <w:p w:rsidR="002049FD" w:rsidRDefault="002049FD" w:rsidP="004C7E2C">
      <w:pPr>
        <w:shd w:val="clear" w:color="auto" w:fill="FFFFFF"/>
        <w:spacing w:line="360" w:lineRule="auto"/>
        <w:jc w:val="center"/>
        <w:textAlignment w:val="baseline"/>
        <w:rPr>
          <w:b/>
          <w:i/>
          <w:color w:val="000000"/>
          <w:sz w:val="28"/>
          <w:szCs w:val="28"/>
          <w:lang w:eastAsia="ru-RU"/>
        </w:rPr>
      </w:pPr>
    </w:p>
    <w:p w:rsidR="002049FD" w:rsidRDefault="002049FD" w:rsidP="004C7E2C">
      <w:pPr>
        <w:shd w:val="clear" w:color="auto" w:fill="FFFFFF"/>
        <w:spacing w:line="360" w:lineRule="auto"/>
        <w:jc w:val="center"/>
        <w:textAlignment w:val="baseline"/>
        <w:rPr>
          <w:b/>
          <w:i/>
          <w:color w:val="000000"/>
          <w:sz w:val="28"/>
          <w:szCs w:val="28"/>
          <w:lang w:eastAsia="ru-RU"/>
        </w:rPr>
      </w:pPr>
    </w:p>
    <w:p w:rsidR="002049FD" w:rsidRDefault="002049FD" w:rsidP="004C7E2C">
      <w:pPr>
        <w:shd w:val="clear" w:color="auto" w:fill="FFFFFF"/>
        <w:spacing w:line="360" w:lineRule="auto"/>
        <w:jc w:val="center"/>
        <w:textAlignment w:val="baseline"/>
        <w:rPr>
          <w:b/>
          <w:i/>
          <w:color w:val="000000"/>
          <w:sz w:val="28"/>
          <w:szCs w:val="28"/>
          <w:lang w:eastAsia="ru-RU"/>
        </w:rPr>
      </w:pPr>
    </w:p>
    <w:p w:rsidR="002049FD" w:rsidRDefault="002049FD" w:rsidP="004C7E2C">
      <w:pPr>
        <w:shd w:val="clear" w:color="auto" w:fill="FFFFFF"/>
        <w:spacing w:line="360" w:lineRule="auto"/>
        <w:jc w:val="center"/>
        <w:textAlignment w:val="baseline"/>
        <w:rPr>
          <w:b/>
          <w:i/>
          <w:color w:val="000000"/>
          <w:sz w:val="28"/>
          <w:szCs w:val="28"/>
          <w:lang w:eastAsia="ru-RU"/>
        </w:rPr>
      </w:pPr>
    </w:p>
    <w:p w:rsidR="002049FD" w:rsidRPr="004C7E2C" w:rsidRDefault="002049FD" w:rsidP="004C7E2C">
      <w:pPr>
        <w:shd w:val="clear" w:color="auto" w:fill="FFFFFF"/>
        <w:spacing w:line="360" w:lineRule="auto"/>
        <w:jc w:val="center"/>
        <w:textAlignment w:val="baseline"/>
        <w:rPr>
          <w:b/>
          <w:color w:val="000000"/>
          <w:sz w:val="28"/>
          <w:szCs w:val="28"/>
          <w:lang w:eastAsia="ru-RU"/>
        </w:rPr>
      </w:pPr>
      <w:r w:rsidRPr="004C7E2C">
        <w:rPr>
          <w:b/>
          <w:i/>
          <w:color w:val="000000"/>
          <w:sz w:val="28"/>
          <w:szCs w:val="28"/>
          <w:lang w:eastAsia="ru-RU"/>
        </w:rPr>
        <w:t>Урок 80.</w:t>
      </w:r>
      <w:r w:rsidRPr="004C7E2C">
        <w:rPr>
          <w:b/>
          <w:color w:val="000000"/>
          <w:sz w:val="28"/>
          <w:szCs w:val="28"/>
          <w:lang w:eastAsia="ru-RU"/>
        </w:rPr>
        <w:t xml:space="preserve"> Внеклассное чтение. Ю. И. Коваль. Повесть «Самая лёгкая лодка в мире». Система образов</w:t>
      </w:r>
    </w:p>
    <w:p w:rsidR="002049FD" w:rsidRPr="004C7E2C" w:rsidRDefault="002049FD" w:rsidP="004C7E2C">
      <w:pPr>
        <w:shd w:val="clear" w:color="auto" w:fill="FFFFFF"/>
        <w:spacing w:line="360" w:lineRule="auto"/>
        <w:jc w:val="center"/>
        <w:textAlignment w:val="baseline"/>
        <w:rPr>
          <w:b/>
          <w:color w:val="000000"/>
          <w:sz w:val="28"/>
          <w:szCs w:val="28"/>
          <w:lang w:eastAsia="ru-RU"/>
        </w:rPr>
      </w:pPr>
      <w:r w:rsidRPr="004C7E2C">
        <w:rPr>
          <w:b/>
          <w:color w:val="000000"/>
          <w:sz w:val="28"/>
          <w:szCs w:val="28"/>
          <w:lang w:eastAsia="ru-RU"/>
        </w:rPr>
        <w:t>Ю. И. Коваль</w:t>
      </w:r>
    </w:p>
    <w:p w:rsidR="002049FD" w:rsidRPr="004C7E2C" w:rsidRDefault="002049FD" w:rsidP="004C7E2C">
      <w:pPr>
        <w:shd w:val="clear" w:color="auto" w:fill="FFFFFF"/>
        <w:spacing w:line="360" w:lineRule="auto"/>
        <w:jc w:val="center"/>
        <w:textAlignment w:val="baseline"/>
        <w:rPr>
          <w:b/>
          <w:color w:val="000000"/>
          <w:sz w:val="28"/>
          <w:szCs w:val="28"/>
          <w:lang w:eastAsia="ru-RU"/>
        </w:rPr>
      </w:pPr>
      <w:r w:rsidRPr="004C7E2C">
        <w:rPr>
          <w:b/>
          <w:color w:val="000000"/>
          <w:sz w:val="28"/>
          <w:szCs w:val="28"/>
          <w:lang w:eastAsia="ru-RU"/>
        </w:rPr>
        <w:t xml:space="preserve"> Самая лёгкая лодка в мире</w:t>
      </w:r>
    </w:p>
    <w:p w:rsidR="002049FD" w:rsidRPr="004C7E2C" w:rsidRDefault="002049FD" w:rsidP="004C7E2C">
      <w:pPr>
        <w:widowControl w:val="0"/>
        <w:spacing w:line="360" w:lineRule="auto"/>
        <w:jc w:val="center"/>
        <w:rPr>
          <w:bCs/>
          <w:color w:val="000000"/>
          <w:sz w:val="28"/>
          <w:szCs w:val="28"/>
          <w:lang w:eastAsia="ru-RU"/>
        </w:rPr>
      </w:pPr>
      <w:r w:rsidRPr="004C7E2C">
        <w:rPr>
          <w:bCs/>
          <w:color w:val="000000"/>
          <w:sz w:val="28"/>
          <w:szCs w:val="28"/>
          <w:lang w:eastAsia="ru-RU"/>
        </w:rPr>
        <w:t>(</w:t>
      </w:r>
      <w:r w:rsidRPr="004C7E2C">
        <w:rPr>
          <w:bCs/>
          <w:i/>
          <w:color w:val="000000"/>
          <w:sz w:val="28"/>
          <w:szCs w:val="28"/>
          <w:lang w:eastAsia="ru-RU"/>
        </w:rPr>
        <w:t>Фрагмент</w:t>
      </w:r>
      <w:r w:rsidRPr="004C7E2C">
        <w:rPr>
          <w:bCs/>
          <w:color w:val="000000"/>
          <w:sz w:val="28"/>
          <w:szCs w:val="28"/>
          <w:lang w:eastAsia="ru-RU"/>
        </w:rPr>
        <w:t>)</w:t>
      </w:r>
    </w:p>
    <w:p w:rsidR="002049FD" w:rsidRPr="004C7E2C" w:rsidRDefault="002049FD" w:rsidP="004C7E2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outlineLvl w:val="1"/>
        <w:rPr>
          <w:b/>
          <w:color w:val="000000"/>
          <w:sz w:val="28"/>
          <w:szCs w:val="28"/>
          <w:lang w:eastAsia="ru-RU"/>
        </w:rPr>
      </w:pPr>
      <w:r w:rsidRPr="004C7E2C">
        <w:rPr>
          <w:b/>
          <w:color w:val="000000"/>
          <w:sz w:val="28"/>
          <w:szCs w:val="28"/>
          <w:lang w:eastAsia="ru-RU"/>
        </w:rPr>
        <w:t>ЧАСТЬ ПЕРВАЯ</w:t>
      </w:r>
    </w:p>
    <w:p w:rsidR="002049FD" w:rsidRPr="004C7E2C" w:rsidRDefault="002049FD" w:rsidP="004C7E2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outlineLvl w:val="1"/>
        <w:rPr>
          <w:b/>
          <w:color w:val="000000"/>
          <w:sz w:val="28"/>
          <w:szCs w:val="28"/>
          <w:lang w:eastAsia="ru-RU"/>
        </w:rPr>
      </w:pPr>
      <w:bookmarkStart w:id="0" w:name="3"/>
      <w:bookmarkEnd w:id="0"/>
      <w:r w:rsidRPr="004C7E2C">
        <w:rPr>
          <w:b/>
          <w:color w:val="000000"/>
          <w:sz w:val="28"/>
          <w:szCs w:val="28"/>
          <w:lang w:eastAsia="ru-RU"/>
        </w:rPr>
        <w:t>Глава 1. МОРСКОЙ ВОЛК</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С детства я мечтал иметь тельняшку и зуб золотой. Хотелось идти по улице, открывать иногда рот, чтоб зуб блестел, чтоб прохожие видели, что на мне тельняшка, и думали: «Это морской волк».</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xml:space="preserve">В соседнем дворе жил ударник Витя Котелок. Он не был ударником труда. Он был ударник-барабанщик. Он играл на барабане в кинотеатре «Ударник». Все верхние зубы были у него золотые, а нижние — железные. Витя умел «кинуть брэк». Перед началом кино оркестр играл недолго, минут двадцать, и наши ребята мучительно ожидали, когда же Витя «кинет». Но Витя нарочно долго «не кидал». Наконец в какой-то момент, угадав своим барабанным сердцем особую паузу, он говорил громко: </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Кидаю!</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Оркестр замирал, и в полной тишине начинал Витя тихохонько постукивать палочкой по металлическому ободу барабана и вдруг взрывался, взмахнувши локтями. Дробь и россыпь, рокоты и раскаты сотрясали кинотеатр.</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xml:space="preserve">Витя Котелок подарил мне шикарный медный зуб и отрезал от своей тельняшки треугольный кусок, который я пришил к майке так, чтоб он светил через вырез воротника. Я расстёгивал воротник и надевал зуб, как только выходил на улицу. Зуб был великоват. Я придерживал его языком и больше помалкивал, но с блеском улыбался. </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По вечерам ребята выносили во двор аккордеон и пели:</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1985"/>
        <w:rPr>
          <w:color w:val="000000"/>
          <w:sz w:val="28"/>
          <w:szCs w:val="28"/>
          <w:lang w:eastAsia="ru-RU"/>
        </w:rPr>
      </w:pPr>
      <w:r w:rsidRPr="004C7E2C">
        <w:rPr>
          <w:color w:val="000000"/>
          <w:sz w:val="28"/>
          <w:szCs w:val="28"/>
          <w:lang w:eastAsia="ru-RU"/>
        </w:rPr>
        <w:t xml:space="preserve">В нашу гавань заходили корабли, </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1985"/>
        <w:rPr>
          <w:color w:val="000000"/>
          <w:sz w:val="28"/>
          <w:szCs w:val="28"/>
          <w:lang w:eastAsia="ru-RU"/>
        </w:rPr>
      </w:pPr>
      <w:r w:rsidRPr="004C7E2C">
        <w:rPr>
          <w:color w:val="000000"/>
          <w:sz w:val="28"/>
          <w:szCs w:val="28"/>
          <w:lang w:eastAsia="ru-RU"/>
        </w:rPr>
        <w:t>Большие корабли из океана...</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xml:space="preserve">Сумерки опускались на Москву и приносили с собой запах моря. Мне казалось, что в соседних переулках шумит прибой, и в бронзовых красках заката я видел вечное движенье волн. Распахнув пошире воротник, я бродил по Дровяному переулку, сиял зубом в подворотнях. Порывы ветра касались моего лица, я чувствовал запах водорослей и соли. Море было всюду, но главное — оно было в небе, и ни дома, ни деревья не могли закрыть его простора и глубины. </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xml:space="preserve">В тот день, когда я пришил к майке треугольный кусок тельняшки, я раз и навсегда почувствовал себя морским волком. Но, пожалуй, я был волком, который засиделся на берегу. Как волк, я должен был бороздить океаны, а вместо этого плавал по городу на трамвае, нырял в метро. Мало приходилось мне мореходствовать. Как-то две недели проболтался в Финском заливе на посудине, которая называется «сетеподъёмник», обошёл Ладожское озеро на барже под названием «Луза». </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Шли годы, и всё меньше моря оставалось для меня в небе. Никаких водорослей, никакой соли не находил я ни в Дровяном переулке, ни в Зонточном.</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Выход к морю, — бормотал я про себя, гуляя по Яузе, — мне нужен выход к морю. Мне просто-напросто негде держать корабль.</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Вот Яуза — родная река, но попробуй тут держать корабль — невозможно. Мёртвый гранит, отравленные воды. Каждый год собирался я в далёкое плаванье, но не мог найти подходящее судно. Покупать яхту было дороговато, строить плот — громоздко.</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Купи резиновую лодку, — советовал старый друг художник Орлов.</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Мне нужно судно, а не надувное корыто. К тому же хочется придумать что-то своё, необычное.</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Сделай корабль из пустых бутылок. В каждую бутылку сунь по записке на случай крушения — и плыви!</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Целый вечер сидели мы у Орлова в мастерской, что находится как раз у Яузских ворот, и придумывали корабли и лодки из разных материалов — птичьих перьев, разбитых гитар и даже членских билетов спортивного общества «Белая лебедь».</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В Москве невозможно держать корабль, — сказал наконец Орлов. — Какой тут корабль? Стены, машины, троллейбусы. Тебе нужен выход к морю.</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xml:space="preserve">— Конечно! — крикнул я. — Выход к морю! Я задыхаюсь без выхода к морю и нигде не могу его найти. А Яуза — это не выход. </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Яуза — прекрасный выход. Построил бы корабль и поплыл прямо из мастерской. Но держать здесь корабль невозможно. Строй лодку — корабля тебе в жизни не видать.</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И вдруг мне пришла в голову некоторая мысль. Я вздрогнул, сжал зубы, но мысль всё-таки легко выскочила наружу:</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Я построю лодку, но только самую лёгкую в мире.</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Самую лёгкую? В мире? А сколько она будет весить?</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Не знаю... Хочется поднимать её одной левой.</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Без бамбука тут не обойтись, — сказал Орлов, задумчиво пошевеливая бородой и усами. — Бамбук — самый лёгкий материал.</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Куплю десятка два удочек.</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Удочки — это прутики. А нужны брёвна.</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Тот год в Москве была особенно морозная и снежная зима. Каждый —вечер разыгрывалась в переулках метель, и казалось странным думать  в такое время о бамбуке. Но я думал, расспрашивал знакомых. Мне советовали накупить удочек, ехать в Сухуми, писать письмо в Японию. Некоторый наш знакомый, Петюшка Собаковский, подарил коготь бамбукового медведя.</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Постепенно разошёлся по свету слух, что есть в Москве человек, ищущий бамбук. Неизвестные лица, большей частию с Птичьего рынка, звонили мне:</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Вам нужен бамбук? Приезжайте.</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xml:space="preserve">Я ездил по адресам — чаще в сторону Таганки, но всюду находил удочки или лыжные палки. Кресла, этажерки, веера. </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Вместе со мной болел «бамбуковой болезнью» художник Орлов, который был вообще легковоспламеняем. Коренастенький и плотный, он никак не соответствовал своей гордой фамилии. Во всяком случае, ничто не напоминало в нём орла — ни нос, ни бледный глаз, разве только усы растопыривали порой свои крылья и сидели тогда на бороде как орёл на горной вершине.</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На Сретенке живёт милиционер Шура, — сообщил мне Орлов, — говорят, он видел бамбук.</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Какой милиционер?</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Не знаю, какой-то милиционер Шура, художник.</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Что за Шура? Художник или милиционер?</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 Сам не пойму, — сказал Орлов, — Петюшка Собаковский сказал, что на Сретенке стоит на посту милиционер Шура. Он же и художник.</w:t>
      </w:r>
    </w:p>
    <w:p w:rsidR="002049FD" w:rsidRPr="004C7E2C" w:rsidRDefault="002049FD" w:rsidP="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lang w:eastAsia="ru-RU"/>
        </w:rPr>
      </w:pPr>
      <w:r w:rsidRPr="004C7E2C">
        <w:rPr>
          <w:color w:val="000000"/>
          <w:sz w:val="28"/>
          <w:szCs w:val="28"/>
          <w:lang w:eastAsia="ru-RU"/>
        </w:rPr>
        <w:t>И вот этот Шура в каком-то подвале видел вроде бы то, что нужно. Несколько дней через нашего знакомого Петюшку мы договаривались с Шурой. Наконец Петюшка сообщил, что милиционер-Шура-художник будет ждать нас в половине двенадцатого ночи на углу Сухаревского переулка. &lt;…&gt;</w:t>
      </w:r>
    </w:p>
    <w:p w:rsidR="002049FD" w:rsidRPr="004C7E2C" w:rsidRDefault="002049FD" w:rsidP="004C7E2C">
      <w:pPr>
        <w:shd w:val="clear" w:color="auto" w:fill="FFFFFF"/>
        <w:spacing w:line="360" w:lineRule="auto"/>
        <w:textAlignment w:val="baseline"/>
        <w:rPr>
          <w:b/>
          <w:color w:val="000000"/>
          <w:sz w:val="28"/>
          <w:szCs w:val="28"/>
          <w:lang w:eastAsia="ru-RU"/>
        </w:rPr>
      </w:pPr>
      <w:bookmarkStart w:id="1" w:name="4"/>
      <w:bookmarkStart w:id="2" w:name="22"/>
      <w:bookmarkEnd w:id="1"/>
      <w:bookmarkEnd w:id="2"/>
    </w:p>
    <w:p w:rsidR="002049FD" w:rsidRPr="004C7E2C" w:rsidRDefault="002049FD" w:rsidP="0007303E">
      <w:pPr>
        <w:shd w:val="clear" w:color="auto" w:fill="FFFFFF"/>
        <w:spacing w:line="240" w:lineRule="auto"/>
        <w:ind w:firstLine="0"/>
        <w:textAlignment w:val="baseline"/>
        <w:rPr>
          <w:b/>
          <w:color w:val="000000"/>
          <w:sz w:val="28"/>
          <w:szCs w:val="28"/>
          <w:lang w:eastAsia="ru-RU"/>
        </w:rPr>
      </w:pPr>
      <w:r w:rsidRPr="004C7E2C">
        <w:rPr>
          <w:b/>
          <w:color w:val="000000"/>
          <w:sz w:val="28"/>
          <w:szCs w:val="28"/>
          <w:lang w:eastAsia="ru-RU"/>
        </w:rPr>
        <w:t>Размышляем над прочитанным</w:t>
      </w:r>
    </w:p>
    <w:p w:rsidR="002049FD" w:rsidRPr="004C7E2C" w:rsidRDefault="002049FD" w:rsidP="0007303E">
      <w:pPr>
        <w:shd w:val="clear" w:color="auto" w:fill="FFFFFF"/>
        <w:spacing w:line="240" w:lineRule="auto"/>
        <w:textAlignment w:val="baseline"/>
        <w:rPr>
          <w:sz w:val="28"/>
          <w:szCs w:val="28"/>
        </w:rPr>
      </w:pPr>
      <w:r w:rsidRPr="004C7E2C">
        <w:rPr>
          <w:sz w:val="28"/>
          <w:szCs w:val="28"/>
        </w:rPr>
        <w:t>Прочитайте повесть Ю. И. Коваля «Самая лёгкая лодка в мире» полностью и ответьте на вопросы.</w:t>
      </w:r>
    </w:p>
    <w:p w:rsidR="002049FD" w:rsidRPr="004C7E2C" w:rsidRDefault="002049FD" w:rsidP="0007303E">
      <w:pPr>
        <w:widowControl w:val="0"/>
        <w:numPr>
          <w:ilvl w:val="0"/>
          <w:numId w:val="11"/>
        </w:numPr>
        <w:shd w:val="clear" w:color="auto" w:fill="FFFFFF"/>
        <w:spacing w:after="160" w:line="240" w:lineRule="auto"/>
        <w:contextualSpacing/>
        <w:jc w:val="left"/>
        <w:textAlignment w:val="baseline"/>
        <w:rPr>
          <w:color w:val="000000"/>
          <w:sz w:val="28"/>
          <w:szCs w:val="28"/>
          <w:lang w:eastAsia="ru-RU"/>
        </w:rPr>
      </w:pPr>
      <w:r w:rsidRPr="004C7E2C">
        <w:rPr>
          <w:color w:val="000000"/>
          <w:sz w:val="28"/>
          <w:szCs w:val="28"/>
          <w:lang w:eastAsia="ru-RU"/>
        </w:rPr>
        <w:t xml:space="preserve">Какая мечта владеет героем, от лица которого написана повесть-сказка? В чём её сила и в чём слабость? На чём построено содержание повести? </w:t>
      </w:r>
    </w:p>
    <w:p w:rsidR="002049FD" w:rsidRPr="004C7E2C" w:rsidRDefault="002049FD" w:rsidP="0007303E">
      <w:pPr>
        <w:widowControl w:val="0"/>
        <w:numPr>
          <w:ilvl w:val="0"/>
          <w:numId w:val="11"/>
        </w:numPr>
        <w:shd w:val="clear" w:color="auto" w:fill="FFFFFF"/>
        <w:spacing w:after="160" w:line="240" w:lineRule="auto"/>
        <w:contextualSpacing/>
        <w:jc w:val="left"/>
        <w:textAlignment w:val="baseline"/>
        <w:rPr>
          <w:color w:val="000000"/>
          <w:sz w:val="28"/>
          <w:szCs w:val="28"/>
          <w:lang w:eastAsia="ru-RU"/>
        </w:rPr>
      </w:pPr>
      <w:r w:rsidRPr="004C7E2C">
        <w:rPr>
          <w:color w:val="000000"/>
          <w:sz w:val="28"/>
          <w:szCs w:val="28"/>
          <w:lang w:eastAsia="ru-RU"/>
        </w:rPr>
        <w:t xml:space="preserve">С какими обыкновенными и необыкновенными событиями встречаются герои? </w:t>
      </w:r>
    </w:p>
    <w:p w:rsidR="002049FD" w:rsidRPr="004C7E2C" w:rsidRDefault="002049FD" w:rsidP="0007303E">
      <w:pPr>
        <w:widowControl w:val="0"/>
        <w:numPr>
          <w:ilvl w:val="0"/>
          <w:numId w:val="11"/>
        </w:numPr>
        <w:shd w:val="clear" w:color="auto" w:fill="FFFFFF"/>
        <w:spacing w:after="160" w:line="240" w:lineRule="auto"/>
        <w:contextualSpacing/>
        <w:jc w:val="left"/>
        <w:textAlignment w:val="baseline"/>
        <w:rPr>
          <w:color w:val="000000"/>
          <w:sz w:val="28"/>
          <w:szCs w:val="28"/>
          <w:lang w:eastAsia="ru-RU"/>
        </w:rPr>
      </w:pPr>
      <w:r w:rsidRPr="004C7E2C">
        <w:rPr>
          <w:color w:val="000000"/>
          <w:sz w:val="28"/>
          <w:szCs w:val="28"/>
          <w:lang w:eastAsia="ru-RU"/>
        </w:rPr>
        <w:t>Как писатель превращает необыкновенное в обыкновенное, обыкновенное в необыкновенное? Как он учит познавать и различать реальное от мечты?</w:t>
      </w:r>
    </w:p>
    <w:p w:rsidR="002049FD" w:rsidRPr="004C7E2C" w:rsidRDefault="002049FD" w:rsidP="004C7E2C">
      <w:pPr>
        <w:widowControl w:val="0"/>
        <w:numPr>
          <w:ilvl w:val="0"/>
          <w:numId w:val="11"/>
        </w:numPr>
        <w:shd w:val="clear" w:color="auto" w:fill="FFFFFF"/>
        <w:spacing w:after="160" w:line="360" w:lineRule="auto"/>
        <w:contextualSpacing/>
        <w:jc w:val="left"/>
        <w:textAlignment w:val="baseline"/>
        <w:rPr>
          <w:color w:val="000000"/>
          <w:sz w:val="28"/>
          <w:szCs w:val="28"/>
          <w:lang w:eastAsia="ru-RU"/>
        </w:rPr>
      </w:pPr>
      <w:r w:rsidRPr="004C7E2C">
        <w:rPr>
          <w:color w:val="000000"/>
          <w:sz w:val="28"/>
          <w:szCs w:val="28"/>
          <w:lang w:eastAsia="ru-RU"/>
        </w:rPr>
        <w:t>Подумайте, почему повесть заканчивается вопросом и что означает этот вопрос</w:t>
      </w:r>
      <w:r>
        <w:rPr>
          <w:color w:val="000000"/>
          <w:sz w:val="28"/>
          <w:szCs w:val="28"/>
          <w:lang w:eastAsia="ru-RU"/>
        </w:rPr>
        <w:t>.</w:t>
      </w:r>
      <w:r w:rsidRPr="004C7E2C">
        <w:rPr>
          <w:color w:val="000000"/>
          <w:sz w:val="28"/>
          <w:szCs w:val="28"/>
          <w:lang w:eastAsia="ru-RU"/>
        </w:rPr>
        <w:t xml:space="preserve">  </w:t>
      </w:r>
    </w:p>
    <w:p w:rsidR="002049FD" w:rsidRPr="004C7E2C" w:rsidRDefault="002049FD" w:rsidP="004C7E2C">
      <w:pPr>
        <w:spacing w:line="360" w:lineRule="auto"/>
        <w:jc w:val="center"/>
        <w:rPr>
          <w:b/>
          <w:sz w:val="28"/>
          <w:szCs w:val="28"/>
        </w:rPr>
      </w:pPr>
      <w:r w:rsidRPr="004C7E2C">
        <w:rPr>
          <w:b/>
          <w:i/>
          <w:sz w:val="28"/>
          <w:szCs w:val="28"/>
        </w:rPr>
        <w:t>Урок 97.</w:t>
      </w:r>
      <w:r w:rsidRPr="004C7E2C">
        <w:rPr>
          <w:b/>
          <w:sz w:val="28"/>
          <w:szCs w:val="28"/>
        </w:rPr>
        <w:t xml:space="preserve"> Произведения современных зарубежных писателей-фантастов.  Дж. К. Роулинг. Роман «Гарри Поттер» (главы по выбору) Тема, идея, проблематика</w:t>
      </w:r>
    </w:p>
    <w:p w:rsidR="002049FD" w:rsidRPr="004C7E2C" w:rsidRDefault="002049FD" w:rsidP="004C7E2C">
      <w:pPr>
        <w:spacing w:line="360" w:lineRule="auto"/>
        <w:jc w:val="center"/>
        <w:rPr>
          <w:b/>
          <w:sz w:val="28"/>
          <w:szCs w:val="28"/>
        </w:rPr>
      </w:pPr>
    </w:p>
    <w:p w:rsidR="002049FD" w:rsidRPr="004C7E2C" w:rsidRDefault="002049FD" w:rsidP="004C7E2C">
      <w:pPr>
        <w:spacing w:line="360" w:lineRule="auto"/>
        <w:jc w:val="center"/>
        <w:rPr>
          <w:b/>
          <w:sz w:val="28"/>
          <w:szCs w:val="28"/>
        </w:rPr>
      </w:pPr>
      <w:r w:rsidRPr="004C7E2C">
        <w:rPr>
          <w:b/>
          <w:i/>
          <w:sz w:val="28"/>
          <w:szCs w:val="28"/>
        </w:rPr>
        <w:t>Урок 98.</w:t>
      </w:r>
      <w:r w:rsidRPr="004C7E2C">
        <w:rPr>
          <w:b/>
          <w:sz w:val="28"/>
          <w:szCs w:val="28"/>
        </w:rPr>
        <w:t xml:space="preserve"> Произведения современных зарубежных писателей-фантастов. Дж. К. Роулинг. Роман «Гарри Поттер» (главы по выбору). Сюжет. Система образов</w:t>
      </w:r>
    </w:p>
    <w:p w:rsidR="002049FD" w:rsidRPr="004C7E2C" w:rsidRDefault="002049FD" w:rsidP="004C7E2C">
      <w:pPr>
        <w:spacing w:line="360" w:lineRule="auto"/>
        <w:jc w:val="center"/>
        <w:rPr>
          <w:b/>
          <w:sz w:val="28"/>
          <w:szCs w:val="28"/>
        </w:rPr>
      </w:pPr>
    </w:p>
    <w:p w:rsidR="002049FD" w:rsidRPr="004C7E2C" w:rsidRDefault="002049FD" w:rsidP="004C7E2C">
      <w:pPr>
        <w:spacing w:line="360" w:lineRule="auto"/>
        <w:jc w:val="center"/>
        <w:rPr>
          <w:b/>
          <w:sz w:val="28"/>
          <w:szCs w:val="28"/>
        </w:rPr>
      </w:pPr>
      <w:r w:rsidRPr="004C7E2C">
        <w:rPr>
          <w:b/>
          <w:sz w:val="28"/>
          <w:szCs w:val="28"/>
        </w:rPr>
        <w:t>Джоан Роулинг</w:t>
      </w:r>
    </w:p>
    <w:p w:rsidR="002049FD" w:rsidRPr="004C7E2C" w:rsidRDefault="002049FD" w:rsidP="004C7E2C">
      <w:pPr>
        <w:spacing w:line="360" w:lineRule="auto"/>
        <w:jc w:val="center"/>
        <w:rPr>
          <w:b/>
          <w:sz w:val="28"/>
          <w:szCs w:val="28"/>
        </w:rPr>
      </w:pPr>
      <w:r w:rsidRPr="004C7E2C">
        <w:rPr>
          <w:b/>
          <w:sz w:val="28"/>
          <w:szCs w:val="28"/>
        </w:rPr>
        <w:t>Гарри Поттер и философский камень</w:t>
      </w:r>
    </w:p>
    <w:p w:rsidR="002049FD" w:rsidRPr="004C7E2C" w:rsidRDefault="002049FD" w:rsidP="004C7E2C">
      <w:pPr>
        <w:spacing w:line="360" w:lineRule="auto"/>
        <w:jc w:val="center"/>
        <w:rPr>
          <w:sz w:val="28"/>
          <w:szCs w:val="28"/>
        </w:rPr>
      </w:pPr>
      <w:r w:rsidRPr="004C7E2C">
        <w:rPr>
          <w:sz w:val="28"/>
          <w:szCs w:val="28"/>
        </w:rPr>
        <w:t>Роман</w:t>
      </w:r>
    </w:p>
    <w:p w:rsidR="002049FD" w:rsidRPr="004C7E2C" w:rsidRDefault="002049FD" w:rsidP="004C7E2C">
      <w:pPr>
        <w:spacing w:line="360" w:lineRule="auto"/>
        <w:jc w:val="center"/>
        <w:rPr>
          <w:sz w:val="28"/>
          <w:szCs w:val="28"/>
        </w:rPr>
      </w:pPr>
      <w:r w:rsidRPr="004C7E2C">
        <w:rPr>
          <w:sz w:val="28"/>
          <w:szCs w:val="28"/>
        </w:rPr>
        <w:t>(Ф</w:t>
      </w:r>
      <w:r w:rsidRPr="004C7E2C">
        <w:rPr>
          <w:i/>
          <w:sz w:val="28"/>
          <w:szCs w:val="28"/>
        </w:rPr>
        <w:t>рагмент</w:t>
      </w:r>
      <w:r w:rsidRPr="004C7E2C">
        <w:rPr>
          <w:sz w:val="28"/>
          <w:szCs w:val="28"/>
        </w:rPr>
        <w:t>)</w:t>
      </w:r>
    </w:p>
    <w:p w:rsidR="002049FD" w:rsidRPr="004C7E2C" w:rsidRDefault="002049FD" w:rsidP="004C7E2C">
      <w:pPr>
        <w:spacing w:line="360" w:lineRule="auto"/>
        <w:jc w:val="center"/>
        <w:rPr>
          <w:sz w:val="28"/>
          <w:szCs w:val="28"/>
        </w:rPr>
      </w:pPr>
      <w:r w:rsidRPr="004C7E2C">
        <w:rPr>
          <w:sz w:val="28"/>
          <w:szCs w:val="28"/>
        </w:rPr>
        <w:t xml:space="preserve">Глава 11. </w:t>
      </w:r>
      <w:r w:rsidRPr="00C51F84">
        <w:rPr>
          <w:i/>
          <w:sz w:val="28"/>
          <w:szCs w:val="28"/>
        </w:rPr>
        <w:t>Квиддич</w:t>
      </w:r>
    </w:p>
    <w:p w:rsidR="002049FD" w:rsidRPr="004C7E2C" w:rsidRDefault="002049FD" w:rsidP="004C7E2C">
      <w:pPr>
        <w:spacing w:line="360" w:lineRule="auto"/>
        <w:rPr>
          <w:sz w:val="28"/>
          <w:szCs w:val="28"/>
        </w:rPr>
      </w:pPr>
      <w:r w:rsidRPr="004C7E2C">
        <w:rPr>
          <w:sz w:val="28"/>
          <w:szCs w:val="28"/>
        </w:rPr>
        <w:t>В начале ноября погода сильно испортилась. Расположенные вокруг замка горы сменили зелёный цвет на серый, озеро стало напоминать заледеневшую сталь, а земля каждое утро белела инеем. Из окон башни Гарри несколько раз видел, как Хагрид размораживал мётлы на площадке для обучения пол</w:t>
      </w:r>
      <w:r>
        <w:rPr>
          <w:sz w:val="28"/>
          <w:szCs w:val="28"/>
        </w:rPr>
        <w:t>ё</w:t>
      </w:r>
      <w:r w:rsidRPr="004C7E2C">
        <w:rPr>
          <w:sz w:val="28"/>
          <w:szCs w:val="28"/>
        </w:rPr>
        <w:t xml:space="preserve">там. Хагрид был одет в длинную кротовую шубу, огромные ботинки, утеплённые бобровым мехом, и варежки из кроличьей шерсти. </w:t>
      </w:r>
    </w:p>
    <w:p w:rsidR="002049FD" w:rsidRPr="004C7E2C" w:rsidRDefault="002049FD" w:rsidP="004C7E2C">
      <w:pPr>
        <w:spacing w:line="360" w:lineRule="auto"/>
        <w:rPr>
          <w:sz w:val="28"/>
          <w:szCs w:val="28"/>
        </w:rPr>
      </w:pPr>
      <w:r w:rsidRPr="004C7E2C">
        <w:rPr>
          <w:sz w:val="28"/>
          <w:szCs w:val="28"/>
        </w:rPr>
        <w:t xml:space="preserve">В школе начались соревнования по квиддичу. В субботу Гарри впервые предстояло выйти на поле после нескольких недель регулярных и тяжёлых тренировок. </w:t>
      </w:r>
    </w:p>
    <w:p w:rsidR="002049FD" w:rsidRPr="004C7E2C" w:rsidRDefault="002049FD" w:rsidP="004C7E2C">
      <w:pPr>
        <w:spacing w:line="360" w:lineRule="auto"/>
        <w:rPr>
          <w:sz w:val="28"/>
          <w:szCs w:val="28"/>
        </w:rPr>
      </w:pPr>
      <w:r w:rsidRPr="004C7E2C">
        <w:rPr>
          <w:sz w:val="28"/>
          <w:szCs w:val="28"/>
        </w:rPr>
        <w:t xml:space="preserve">Сборная Гриффиндора встречалась со сборной Слизерина. В случае победы сборная Гриффиндора выходила на второе место в школьном чемпионате. </w:t>
      </w:r>
    </w:p>
    <w:p w:rsidR="002049FD" w:rsidRPr="004C7E2C" w:rsidRDefault="002049FD" w:rsidP="004C7E2C">
      <w:pPr>
        <w:spacing w:line="360" w:lineRule="auto"/>
        <w:rPr>
          <w:sz w:val="28"/>
          <w:szCs w:val="28"/>
        </w:rPr>
      </w:pPr>
      <w:r w:rsidRPr="004C7E2C">
        <w:rPr>
          <w:sz w:val="28"/>
          <w:szCs w:val="28"/>
        </w:rPr>
        <w:t xml:space="preserve">Практически никто не видел, как Гарри играет в квиддич, — так решил Вуд, заявивший, что Гарри является секретным оружием команды, а значит, и его мастерство надо держать в секрете. Но известие о том, что Гарри стал ловцом в команде Гриффиндора, каким-то образом всё же просочилось за пределы сборной. И теперь Гарри не знал, что хуже, — одни уверяли его, что он будет великолепным игроком, а другие с издёвкой обещали бегать по полю с матрасом, чтобы поймать Гарри, когда тот будет падать. </w:t>
      </w:r>
    </w:p>
    <w:p w:rsidR="002049FD" w:rsidRPr="004C7E2C" w:rsidRDefault="002049FD" w:rsidP="004C7E2C">
      <w:pPr>
        <w:spacing w:line="360" w:lineRule="auto"/>
        <w:rPr>
          <w:sz w:val="28"/>
          <w:szCs w:val="28"/>
        </w:rPr>
      </w:pPr>
      <w:r w:rsidRPr="004C7E2C">
        <w:rPr>
          <w:sz w:val="28"/>
          <w:szCs w:val="28"/>
        </w:rPr>
        <w:t xml:space="preserve">Гарри по-настоящему повезло, что Гермиона стала его другом. Если бы не она, ему не удалось бы выполнять все домашние задания, потому что Вуд постоянно устраивал дополнительные тренировки, оповещая о них в самый последний момент. И, кстати, именно Гермиона дала ему почитать «Историю квиддича», которая оказалась очень интересной. </w:t>
      </w:r>
    </w:p>
    <w:p w:rsidR="002049FD" w:rsidRPr="004C7E2C" w:rsidRDefault="002049FD" w:rsidP="004C7E2C">
      <w:pPr>
        <w:spacing w:line="360" w:lineRule="auto"/>
        <w:rPr>
          <w:sz w:val="28"/>
          <w:szCs w:val="28"/>
        </w:rPr>
      </w:pPr>
      <w:r w:rsidRPr="004C7E2C">
        <w:rPr>
          <w:sz w:val="28"/>
          <w:szCs w:val="28"/>
        </w:rPr>
        <w:t xml:space="preserve">Из неё Гарри узнал, что в квиддиче правила можно нарушить семью сотнями разных способов — и все эти семьсот видов нарушений были отмечены во время матча за звание чемпиона мира в 1473 году. Он также узнал, что ловцами становятся самые маленькие и быстрые игроки и что большинство серьёзных инцидентов во время матчей связано именно с ловцами. И ещё он узнал, что, хотя несчастные случаи со смертельным исходом на поле случались очень редко, известны ситуации, когда посреди матча исчезали рефери, а много месяцев спустя их находили в пустыне Сахара. </w:t>
      </w:r>
    </w:p>
    <w:p w:rsidR="002049FD" w:rsidRPr="004C7E2C" w:rsidRDefault="002049FD" w:rsidP="004C7E2C">
      <w:pPr>
        <w:spacing w:line="360" w:lineRule="auto"/>
        <w:rPr>
          <w:sz w:val="28"/>
          <w:szCs w:val="28"/>
        </w:rPr>
      </w:pPr>
      <w:r w:rsidRPr="004C7E2C">
        <w:rPr>
          <w:sz w:val="28"/>
          <w:szCs w:val="28"/>
        </w:rPr>
        <w:t>С тех пор как Гарри и Рон спасли Гермиону от горного тролля, она стала куда спокойнее относиться к нарушениям школьной дисциплины, и общаться с ней стало гораздо приятнее. За день до первого матча с участием Гарри они втроём вышли на перемене в замёрзший двор. И там Гермиона продемонстрировала им сво</w:t>
      </w:r>
      <w:r>
        <w:rPr>
          <w:sz w:val="28"/>
          <w:szCs w:val="28"/>
        </w:rPr>
        <w:t>ё</w:t>
      </w:r>
      <w:r w:rsidRPr="004C7E2C">
        <w:rPr>
          <w:sz w:val="28"/>
          <w:szCs w:val="28"/>
        </w:rPr>
        <w:t xml:space="preserve"> мастерство — она достала из кармана стеклянную банку из-под джема, поставила её на землю, что-то произнесла, взмахнула палочкой, и в банке вдруг вспыхнуло яркое синее пламя. Самое интересное, что банку с огнём можно было спокойно переносить с места на место и даже класть в карман — синее пламя согревало, но не обжигало, а стекло банки оставалось холодным. </w:t>
      </w:r>
    </w:p>
    <w:p w:rsidR="002049FD" w:rsidRPr="004C7E2C" w:rsidRDefault="002049FD" w:rsidP="004C7E2C">
      <w:pPr>
        <w:spacing w:line="360" w:lineRule="auto"/>
        <w:rPr>
          <w:sz w:val="28"/>
          <w:szCs w:val="28"/>
        </w:rPr>
      </w:pPr>
      <w:r w:rsidRPr="004C7E2C">
        <w:rPr>
          <w:sz w:val="28"/>
          <w:szCs w:val="28"/>
        </w:rPr>
        <w:t xml:space="preserve">Они грелись вокруг банки, повернувшись к огню спинами, и вдруг во дворе появился Снегг. Гарри сразу заметил, что профессор сильно хромает. Гарри, Рон и Гермиона поплотнее сгрудились вокруг огня, чтобы Снегг не заметил его. Они не сомневались, что разводить во дворе огонь запрещено. Снегг не увидел огонь, зато, взглянув на их виноватые лица, нашёл другой повод для придирки. А Гарри не сомневался, что Снегг его искал, и старательно. </w:t>
      </w:r>
    </w:p>
    <w:p w:rsidR="002049FD" w:rsidRPr="004C7E2C" w:rsidRDefault="002049FD" w:rsidP="004C7E2C">
      <w:pPr>
        <w:spacing w:line="360" w:lineRule="auto"/>
        <w:rPr>
          <w:sz w:val="28"/>
          <w:szCs w:val="28"/>
        </w:rPr>
      </w:pPr>
      <w:r w:rsidRPr="004C7E2C">
        <w:rPr>
          <w:sz w:val="28"/>
          <w:szCs w:val="28"/>
        </w:rPr>
        <w:t xml:space="preserve">— Что это там у вас, Поттер? — сухо спросил Снегг, подойдя к ним поближе. Гарри держал в руках «Историю квиддича» и показал книгу профессору. </w:t>
      </w:r>
    </w:p>
    <w:p w:rsidR="002049FD" w:rsidRPr="004C7E2C" w:rsidRDefault="002049FD" w:rsidP="004C7E2C">
      <w:pPr>
        <w:spacing w:line="360" w:lineRule="auto"/>
        <w:rPr>
          <w:sz w:val="28"/>
          <w:szCs w:val="28"/>
        </w:rPr>
      </w:pPr>
      <w:r w:rsidRPr="004C7E2C">
        <w:rPr>
          <w:sz w:val="28"/>
          <w:szCs w:val="28"/>
        </w:rPr>
        <w:t xml:space="preserve">— Библиотечные книги запрещено выносить из здания школы, — проинформировал его Снегг. — Отдайте мне книгу. За ваш проступок вы получаете пять штрафных очков. </w:t>
      </w:r>
    </w:p>
    <w:p w:rsidR="002049FD" w:rsidRPr="004C7E2C" w:rsidRDefault="002049FD" w:rsidP="004C7E2C">
      <w:pPr>
        <w:spacing w:line="360" w:lineRule="auto"/>
        <w:rPr>
          <w:sz w:val="28"/>
          <w:szCs w:val="28"/>
        </w:rPr>
      </w:pPr>
      <w:r w:rsidRPr="004C7E2C">
        <w:rPr>
          <w:sz w:val="28"/>
          <w:szCs w:val="28"/>
        </w:rPr>
        <w:t xml:space="preserve">— Он только что придумал это правило, — сердито пробормотал Гарри, глядя вслед хромающему Снеггу. — Интересно, что у него с ногой? </w:t>
      </w:r>
    </w:p>
    <w:p w:rsidR="002049FD" w:rsidRPr="004C7E2C" w:rsidRDefault="002049FD" w:rsidP="004C7E2C">
      <w:pPr>
        <w:spacing w:line="360" w:lineRule="auto"/>
        <w:rPr>
          <w:sz w:val="28"/>
          <w:szCs w:val="28"/>
        </w:rPr>
      </w:pPr>
      <w:r w:rsidRPr="004C7E2C">
        <w:rPr>
          <w:sz w:val="28"/>
          <w:szCs w:val="28"/>
        </w:rPr>
        <w:t xml:space="preserve">— Не знаю, но надеюсь, что ему действительно больно, — мстительно произнёс Рон. </w:t>
      </w:r>
    </w:p>
    <w:p w:rsidR="002049FD" w:rsidRPr="004C7E2C" w:rsidRDefault="002049FD" w:rsidP="004C7E2C">
      <w:pPr>
        <w:spacing w:line="360" w:lineRule="auto"/>
        <w:jc w:val="center"/>
        <w:rPr>
          <w:b/>
          <w:sz w:val="28"/>
          <w:szCs w:val="28"/>
        </w:rPr>
      </w:pPr>
      <w:r w:rsidRPr="004C7E2C">
        <w:rPr>
          <w:b/>
          <w:sz w:val="28"/>
          <w:szCs w:val="28"/>
        </w:rPr>
        <w:t>* * *</w:t>
      </w:r>
    </w:p>
    <w:p w:rsidR="002049FD" w:rsidRPr="004C7E2C" w:rsidRDefault="002049FD" w:rsidP="004C7E2C">
      <w:pPr>
        <w:spacing w:line="360" w:lineRule="auto"/>
        <w:rPr>
          <w:sz w:val="28"/>
          <w:szCs w:val="28"/>
        </w:rPr>
      </w:pPr>
      <w:r w:rsidRPr="004C7E2C">
        <w:rPr>
          <w:sz w:val="28"/>
          <w:szCs w:val="28"/>
        </w:rPr>
        <w:t>Тем вечером в Общей гостиной Гриффиндора было особенно шумно. Гарри, Рон и Гермиона сидели у окна — Гермиона проверяла их домашние задания по заклинаниям. Она никогда не давала им списывать, — «Как же вы тогда чему-нибудь научись?» — но зато согласилась проверять их домашние работы, и таким образом они всё равно узнавали от неё правильные ответы.</w:t>
      </w:r>
    </w:p>
    <w:p w:rsidR="002049FD" w:rsidRPr="004C7E2C" w:rsidRDefault="002049FD" w:rsidP="004C7E2C">
      <w:pPr>
        <w:spacing w:line="360" w:lineRule="auto"/>
        <w:rPr>
          <w:sz w:val="28"/>
          <w:szCs w:val="28"/>
        </w:rPr>
      </w:pPr>
      <w:r w:rsidRPr="004C7E2C">
        <w:rPr>
          <w:sz w:val="28"/>
          <w:szCs w:val="28"/>
        </w:rPr>
        <w:t>Гарри трясло от волнения. И он очень жалел, что Снегг не вернул ему «Историю квиддича», — книга помогла бы ему расслабиться накануне его первого матча. Гарри спросил себя, почему, собственно, он должен бояться профессора Снегга? И, не найдя ответа, решительно встал, сообщив Рону и Гермионе, что пойд</w:t>
      </w:r>
      <w:r>
        <w:rPr>
          <w:sz w:val="28"/>
          <w:szCs w:val="28"/>
        </w:rPr>
        <w:t>ё</w:t>
      </w:r>
      <w:r w:rsidRPr="004C7E2C">
        <w:rPr>
          <w:sz w:val="28"/>
          <w:szCs w:val="28"/>
        </w:rPr>
        <w:t xml:space="preserve">т искать Снегга и попросит вернуть книгу. </w:t>
      </w:r>
    </w:p>
    <w:p w:rsidR="002049FD" w:rsidRPr="004C7E2C" w:rsidRDefault="002049FD" w:rsidP="004C7E2C">
      <w:pPr>
        <w:spacing w:line="360" w:lineRule="auto"/>
        <w:rPr>
          <w:sz w:val="28"/>
          <w:szCs w:val="28"/>
        </w:rPr>
      </w:pPr>
      <w:r w:rsidRPr="004C7E2C">
        <w:rPr>
          <w:sz w:val="28"/>
          <w:szCs w:val="28"/>
        </w:rPr>
        <w:t xml:space="preserve">— Лучше я, чем ты, — одновременно выпалили Рон и Гермиона, но Гарри покачал головой. Ему только что пришла в голову блестящая идея, заключавшаяся в том, что Снегг не откажет ему, если он обратится к профессору в присутствии других учителей. </w:t>
      </w:r>
    </w:p>
    <w:p w:rsidR="002049FD" w:rsidRPr="004C7E2C" w:rsidRDefault="002049FD" w:rsidP="004C7E2C">
      <w:pPr>
        <w:spacing w:line="360" w:lineRule="auto"/>
        <w:rPr>
          <w:sz w:val="28"/>
          <w:szCs w:val="28"/>
        </w:rPr>
      </w:pPr>
      <w:r w:rsidRPr="004C7E2C">
        <w:rPr>
          <w:sz w:val="28"/>
          <w:szCs w:val="28"/>
        </w:rPr>
        <w:t xml:space="preserve">Он спустился вниз к учительской и постучал в дверь. Никто не ответил. Он постучал ещё раз. Снова тишина. Гарри вдруг подумал, что, скорее всего, Снегг оставил книгу именно здесь. В другой ситуации он бы развернулся и ушёл, но сейчас книга была ему нужна позарез, чтобы успокоиться перед завтрашней игрой. Так что риск был оправдан. Гарри приоткрыл дверь и заглянул внутрь. Его глазам предстала ужасная картина. </w:t>
      </w:r>
    </w:p>
    <w:p w:rsidR="002049FD" w:rsidRPr="004C7E2C" w:rsidRDefault="002049FD" w:rsidP="004C7E2C">
      <w:pPr>
        <w:spacing w:line="360" w:lineRule="auto"/>
        <w:rPr>
          <w:sz w:val="28"/>
          <w:szCs w:val="28"/>
        </w:rPr>
      </w:pPr>
      <w:r w:rsidRPr="004C7E2C">
        <w:rPr>
          <w:sz w:val="28"/>
          <w:szCs w:val="28"/>
        </w:rPr>
        <w:t xml:space="preserve">В учительской были только Снегг и Филч. Снегг сидел, поддёрнув свою длинную мантию выше колен. Одна нога его была сильно изуродована и залита кровью. Справа от Снегга стоял Филч, протягивающий ему бинт. </w:t>
      </w:r>
    </w:p>
    <w:p w:rsidR="002049FD" w:rsidRPr="004C7E2C" w:rsidRDefault="002049FD" w:rsidP="004C7E2C">
      <w:pPr>
        <w:spacing w:line="360" w:lineRule="auto"/>
        <w:rPr>
          <w:sz w:val="28"/>
          <w:szCs w:val="28"/>
        </w:rPr>
      </w:pPr>
      <w:r w:rsidRPr="004C7E2C">
        <w:rPr>
          <w:sz w:val="28"/>
          <w:szCs w:val="28"/>
        </w:rPr>
        <w:t xml:space="preserve">— Проклятая тварь, — произнёс Снегг. — Хотел бы я знать, сможет ли кто-нибудь следить одновременно за всеми тремя головами и пастями и избежать того, чтобы одна из них его не цапнула? </w:t>
      </w:r>
    </w:p>
    <w:p w:rsidR="002049FD" w:rsidRPr="004C7E2C" w:rsidRDefault="002049FD" w:rsidP="004C7E2C">
      <w:pPr>
        <w:spacing w:line="360" w:lineRule="auto"/>
        <w:rPr>
          <w:sz w:val="28"/>
          <w:szCs w:val="28"/>
        </w:rPr>
      </w:pPr>
      <w:r w:rsidRPr="004C7E2C">
        <w:rPr>
          <w:sz w:val="28"/>
          <w:szCs w:val="28"/>
        </w:rPr>
        <w:t xml:space="preserve">Гарри медленно попятился, закрывая за собой дверь, но… </w:t>
      </w:r>
    </w:p>
    <w:p w:rsidR="002049FD" w:rsidRPr="004C7E2C" w:rsidRDefault="002049FD" w:rsidP="004C7E2C">
      <w:pPr>
        <w:spacing w:line="360" w:lineRule="auto"/>
        <w:rPr>
          <w:sz w:val="28"/>
          <w:szCs w:val="28"/>
        </w:rPr>
      </w:pPr>
      <w:r w:rsidRPr="004C7E2C">
        <w:rPr>
          <w:sz w:val="28"/>
          <w:szCs w:val="28"/>
        </w:rPr>
        <w:t xml:space="preserve">— ПОТТЕР! </w:t>
      </w:r>
    </w:p>
    <w:p w:rsidR="002049FD" w:rsidRPr="004C7E2C" w:rsidRDefault="002049FD" w:rsidP="004C7E2C">
      <w:pPr>
        <w:spacing w:line="360" w:lineRule="auto"/>
        <w:rPr>
          <w:sz w:val="28"/>
          <w:szCs w:val="28"/>
        </w:rPr>
      </w:pPr>
      <w:r w:rsidRPr="004C7E2C">
        <w:rPr>
          <w:sz w:val="28"/>
          <w:szCs w:val="28"/>
        </w:rPr>
        <w:t xml:space="preserve">Лицо Снегга исказилось от ярости, и он быстро отпустил край мантии. Профессор явно не хотел, чтобы Гарри увидел его покалеченную ногу. Гарри судорожно сглотнул воздух. </w:t>
      </w:r>
    </w:p>
    <w:p w:rsidR="002049FD" w:rsidRPr="004C7E2C" w:rsidRDefault="002049FD" w:rsidP="004C7E2C">
      <w:pPr>
        <w:spacing w:line="360" w:lineRule="auto"/>
        <w:rPr>
          <w:sz w:val="28"/>
          <w:szCs w:val="28"/>
        </w:rPr>
      </w:pPr>
      <w:r w:rsidRPr="004C7E2C">
        <w:rPr>
          <w:sz w:val="28"/>
          <w:szCs w:val="28"/>
        </w:rPr>
        <w:t>— Я просто хотел узнать, не могу ли я получить обратно свою книгу.</w:t>
      </w:r>
    </w:p>
    <w:p w:rsidR="002049FD" w:rsidRPr="004C7E2C" w:rsidRDefault="002049FD" w:rsidP="004C7E2C">
      <w:pPr>
        <w:spacing w:line="360" w:lineRule="auto"/>
        <w:rPr>
          <w:sz w:val="28"/>
          <w:szCs w:val="28"/>
        </w:rPr>
      </w:pPr>
      <w:r w:rsidRPr="004C7E2C">
        <w:rPr>
          <w:sz w:val="28"/>
          <w:szCs w:val="28"/>
        </w:rPr>
        <w:t xml:space="preserve">— ВОН ОТСЮДА! НЕМЕДЛЕННО ВОН! </w:t>
      </w:r>
    </w:p>
    <w:p w:rsidR="002049FD" w:rsidRPr="004C7E2C" w:rsidRDefault="002049FD" w:rsidP="004C7E2C">
      <w:pPr>
        <w:spacing w:line="360" w:lineRule="auto"/>
        <w:rPr>
          <w:sz w:val="28"/>
          <w:szCs w:val="28"/>
        </w:rPr>
      </w:pPr>
      <w:r w:rsidRPr="004C7E2C">
        <w:rPr>
          <w:sz w:val="28"/>
          <w:szCs w:val="28"/>
        </w:rPr>
        <w:t xml:space="preserve">Гарри выскочил из учительской, прежде чем Снегг успел крикнуть что-либо насчёт очередных штрафных очков. И понёсся обратно в башню, перепрыгивая через две ступеньки. </w:t>
      </w:r>
    </w:p>
    <w:p w:rsidR="002049FD" w:rsidRPr="004C7E2C" w:rsidRDefault="002049FD" w:rsidP="004C7E2C">
      <w:pPr>
        <w:spacing w:line="360" w:lineRule="auto"/>
        <w:rPr>
          <w:sz w:val="28"/>
          <w:szCs w:val="28"/>
        </w:rPr>
      </w:pPr>
      <w:r w:rsidRPr="004C7E2C">
        <w:rPr>
          <w:sz w:val="28"/>
          <w:szCs w:val="28"/>
        </w:rPr>
        <w:t xml:space="preserve">— Удалось? — поинтересовался Рон, глядя на появившегося в комнате Гарри. — Эй, что с тобой? </w:t>
      </w:r>
    </w:p>
    <w:p w:rsidR="002049FD" w:rsidRPr="004C7E2C" w:rsidRDefault="002049FD" w:rsidP="004C7E2C">
      <w:pPr>
        <w:spacing w:line="360" w:lineRule="auto"/>
        <w:rPr>
          <w:sz w:val="28"/>
          <w:szCs w:val="28"/>
        </w:rPr>
      </w:pPr>
      <w:r w:rsidRPr="004C7E2C">
        <w:rPr>
          <w:sz w:val="28"/>
          <w:szCs w:val="28"/>
        </w:rPr>
        <w:t xml:space="preserve">Шёпотом Гарри рассказал им обо всём, что увидел. </w:t>
      </w:r>
    </w:p>
    <w:p w:rsidR="002049FD" w:rsidRPr="004C7E2C" w:rsidRDefault="002049FD" w:rsidP="004C7E2C">
      <w:pPr>
        <w:spacing w:line="360" w:lineRule="auto"/>
        <w:rPr>
          <w:sz w:val="28"/>
          <w:szCs w:val="28"/>
        </w:rPr>
      </w:pPr>
      <w:r w:rsidRPr="004C7E2C">
        <w:rPr>
          <w:sz w:val="28"/>
          <w:szCs w:val="28"/>
        </w:rPr>
        <w:t xml:space="preserve">— Поняли, что всё это значит? — выдохнул он, закончив рассказ. — Он пытался пройти мимо того трёхголового пса, и это случилось в Хэллоуин! Мы с Роном искали тебя, чтобы предупредить насчёт тролля, и увидели его в коридоре — он направлялся именно туда! Он охотится за тем, что охраняет пёс! И готов поспорить на свою метлу, что это он впустил в замок тролля, чтобы отвлечь внимание и посеять панику, а самому спокойно похитить то, за чем он охотится! </w:t>
      </w:r>
    </w:p>
    <w:p w:rsidR="002049FD" w:rsidRPr="004C7E2C" w:rsidRDefault="002049FD" w:rsidP="004C7E2C">
      <w:pPr>
        <w:spacing w:line="360" w:lineRule="auto"/>
        <w:rPr>
          <w:sz w:val="28"/>
          <w:szCs w:val="28"/>
        </w:rPr>
      </w:pPr>
      <w:r w:rsidRPr="004C7E2C">
        <w:rPr>
          <w:sz w:val="28"/>
          <w:szCs w:val="28"/>
        </w:rPr>
        <w:t xml:space="preserve">Гермиона посмотрела на него округлившимися глазами. </w:t>
      </w:r>
    </w:p>
    <w:p w:rsidR="002049FD" w:rsidRPr="004C7E2C" w:rsidRDefault="002049FD" w:rsidP="004C7E2C">
      <w:pPr>
        <w:spacing w:line="360" w:lineRule="auto"/>
        <w:rPr>
          <w:sz w:val="28"/>
          <w:szCs w:val="28"/>
        </w:rPr>
      </w:pPr>
      <w:r w:rsidRPr="004C7E2C">
        <w:rPr>
          <w:sz w:val="28"/>
          <w:szCs w:val="28"/>
        </w:rPr>
        <w:t xml:space="preserve">— Нет, это невозможно, — возразила она. — Я знаю, что он не очень приятный человек, но он не стал бы пытаться украсть то, что прячет в замке Дамблдор. </w:t>
      </w:r>
    </w:p>
    <w:p w:rsidR="002049FD" w:rsidRPr="004C7E2C" w:rsidRDefault="002049FD" w:rsidP="004C7E2C">
      <w:pPr>
        <w:spacing w:line="360" w:lineRule="auto"/>
        <w:rPr>
          <w:sz w:val="28"/>
          <w:szCs w:val="28"/>
        </w:rPr>
      </w:pPr>
      <w:r w:rsidRPr="004C7E2C">
        <w:rPr>
          <w:sz w:val="28"/>
          <w:szCs w:val="28"/>
        </w:rPr>
        <w:t xml:space="preserve">— Честное слово, Гермиона, тебя послушать, так все преподаватели просто святые, — горячо возразил Рон. — Лично я согласен с Гарри. Снегг может быть замешан в чём угодно. Но за чем именно он охотится? Что охраняет этот пёс? </w:t>
      </w:r>
    </w:p>
    <w:p w:rsidR="002049FD" w:rsidRPr="004C7E2C" w:rsidRDefault="002049FD" w:rsidP="004C7E2C">
      <w:pPr>
        <w:spacing w:line="360" w:lineRule="auto"/>
        <w:rPr>
          <w:sz w:val="28"/>
          <w:szCs w:val="28"/>
        </w:rPr>
      </w:pPr>
      <w:r w:rsidRPr="004C7E2C">
        <w:rPr>
          <w:sz w:val="28"/>
          <w:szCs w:val="28"/>
        </w:rPr>
        <w:t xml:space="preserve">Когда Гарри оказался в постели, голова у него шла кругом от тех же самых вопросов. Рядом громко храпел Невилл. Но и без этого звукового сопровождения Гарри вряд ли смог бы заснуть. Он пытался очистить голову от мыслей — он должен был выспаться, просто обязан, ведь через несколько часов ему предстояло впервые в жизни выйти на поле. Но не так-то легко было забыть выражение лица Снегга, когда тот понял, что Гарри увидел его изуродованную ногу. </w:t>
      </w:r>
    </w:p>
    <w:p w:rsidR="002049FD" w:rsidRPr="004C7E2C" w:rsidRDefault="002049FD" w:rsidP="004C7E2C">
      <w:pPr>
        <w:spacing w:line="360" w:lineRule="auto"/>
        <w:jc w:val="center"/>
        <w:rPr>
          <w:sz w:val="28"/>
          <w:szCs w:val="28"/>
        </w:rPr>
      </w:pPr>
      <w:r w:rsidRPr="004C7E2C">
        <w:rPr>
          <w:sz w:val="28"/>
          <w:szCs w:val="28"/>
        </w:rPr>
        <w:t>* * *</w:t>
      </w:r>
    </w:p>
    <w:p w:rsidR="002049FD" w:rsidRPr="004C7E2C" w:rsidRDefault="002049FD" w:rsidP="004C7E2C">
      <w:pPr>
        <w:spacing w:line="360" w:lineRule="auto"/>
        <w:rPr>
          <w:sz w:val="28"/>
          <w:szCs w:val="28"/>
        </w:rPr>
      </w:pPr>
      <w:r w:rsidRPr="004C7E2C">
        <w:rPr>
          <w:sz w:val="28"/>
          <w:szCs w:val="28"/>
        </w:rPr>
        <w:t xml:space="preserve">Следующее утро выдалось холодным, но солнечным. Большой зал был наполнен восхитительным запахом жареных сосисок и радостной болтовнёй — все предвкушали захватывающее зрелище. </w:t>
      </w:r>
    </w:p>
    <w:p w:rsidR="002049FD" w:rsidRPr="004C7E2C" w:rsidRDefault="002049FD" w:rsidP="004C7E2C">
      <w:pPr>
        <w:spacing w:line="360" w:lineRule="auto"/>
        <w:rPr>
          <w:sz w:val="28"/>
          <w:szCs w:val="28"/>
        </w:rPr>
      </w:pPr>
      <w:r w:rsidRPr="004C7E2C">
        <w:rPr>
          <w:sz w:val="28"/>
          <w:szCs w:val="28"/>
        </w:rPr>
        <w:t xml:space="preserve">— Тебе надо хоть что-нибудь съесть, — озабоченно заметила Гермиона, увидев, что Гарри сидит перед пустой тарелкой. </w:t>
      </w:r>
    </w:p>
    <w:p w:rsidR="002049FD" w:rsidRPr="004C7E2C" w:rsidRDefault="002049FD" w:rsidP="004C7E2C">
      <w:pPr>
        <w:spacing w:line="360" w:lineRule="auto"/>
        <w:rPr>
          <w:sz w:val="28"/>
          <w:szCs w:val="28"/>
        </w:rPr>
      </w:pPr>
      <w:r w:rsidRPr="004C7E2C">
        <w:rPr>
          <w:sz w:val="28"/>
          <w:szCs w:val="28"/>
        </w:rPr>
        <w:t xml:space="preserve">— Я ничего не хочу, — отрезал Гарри. </w:t>
      </w:r>
    </w:p>
    <w:p w:rsidR="002049FD" w:rsidRPr="004C7E2C" w:rsidRDefault="002049FD" w:rsidP="004C7E2C">
      <w:pPr>
        <w:spacing w:line="360" w:lineRule="auto"/>
        <w:rPr>
          <w:sz w:val="28"/>
          <w:szCs w:val="28"/>
        </w:rPr>
      </w:pPr>
      <w:r w:rsidRPr="004C7E2C">
        <w:rPr>
          <w:sz w:val="28"/>
          <w:szCs w:val="28"/>
        </w:rPr>
        <w:t xml:space="preserve">— Хотя бы один ломтик поджаренного хлеба, — настаивала она. </w:t>
      </w:r>
    </w:p>
    <w:p w:rsidR="002049FD" w:rsidRPr="004C7E2C" w:rsidRDefault="002049FD" w:rsidP="004C7E2C">
      <w:pPr>
        <w:spacing w:line="360" w:lineRule="auto"/>
        <w:rPr>
          <w:sz w:val="28"/>
          <w:szCs w:val="28"/>
        </w:rPr>
      </w:pPr>
      <w:r w:rsidRPr="004C7E2C">
        <w:rPr>
          <w:sz w:val="28"/>
          <w:szCs w:val="28"/>
        </w:rPr>
        <w:t xml:space="preserve">— Я не голоден, — решительно ответил Гарри, для пущей убедительности энергично помотав головой. </w:t>
      </w:r>
    </w:p>
    <w:p w:rsidR="002049FD" w:rsidRPr="004C7E2C" w:rsidRDefault="002049FD" w:rsidP="004C7E2C">
      <w:pPr>
        <w:spacing w:line="360" w:lineRule="auto"/>
        <w:rPr>
          <w:sz w:val="28"/>
          <w:szCs w:val="28"/>
        </w:rPr>
      </w:pPr>
      <w:r w:rsidRPr="004C7E2C">
        <w:rPr>
          <w:sz w:val="28"/>
          <w:szCs w:val="28"/>
        </w:rPr>
        <w:t xml:space="preserve">Он чувствовал себя ужасно. Ведь до его выхода на поле оставался всего час. </w:t>
      </w:r>
    </w:p>
    <w:p w:rsidR="002049FD" w:rsidRPr="004C7E2C" w:rsidRDefault="002049FD" w:rsidP="004C7E2C">
      <w:pPr>
        <w:spacing w:line="360" w:lineRule="auto"/>
        <w:rPr>
          <w:sz w:val="28"/>
          <w:szCs w:val="28"/>
        </w:rPr>
      </w:pPr>
      <w:r w:rsidRPr="004C7E2C">
        <w:rPr>
          <w:sz w:val="28"/>
          <w:szCs w:val="28"/>
        </w:rPr>
        <w:t xml:space="preserve">— Гарри, тебе надо набраться сил, — пришёл на помощь Гермионе Симус Финниган. — Против ловцов всегда играют грубее, чем против всех остальных. </w:t>
      </w:r>
    </w:p>
    <w:p w:rsidR="002049FD" w:rsidRPr="004C7E2C" w:rsidRDefault="002049FD" w:rsidP="004C7E2C">
      <w:pPr>
        <w:spacing w:line="360" w:lineRule="auto"/>
        <w:rPr>
          <w:sz w:val="28"/>
          <w:szCs w:val="28"/>
        </w:rPr>
      </w:pPr>
      <w:r w:rsidRPr="004C7E2C">
        <w:rPr>
          <w:sz w:val="28"/>
          <w:szCs w:val="28"/>
        </w:rPr>
        <w:t xml:space="preserve">— Спасибо, Симус, — с горькой иронией поблагодарил Гарри, глядя, как Финниган поливает сосиски кетчупом. </w:t>
      </w:r>
    </w:p>
    <w:p w:rsidR="002049FD" w:rsidRPr="004C7E2C" w:rsidRDefault="002049FD" w:rsidP="004C7E2C">
      <w:pPr>
        <w:spacing w:line="360" w:lineRule="auto"/>
        <w:rPr>
          <w:sz w:val="28"/>
          <w:szCs w:val="28"/>
        </w:rPr>
      </w:pPr>
      <w:r w:rsidRPr="004C7E2C">
        <w:rPr>
          <w:sz w:val="28"/>
          <w:szCs w:val="28"/>
        </w:rPr>
        <w:t xml:space="preserve">К одиннадцати часам стадион был забит битком — казалось, здесь собралась вся школа. У многих в руках были бинокли. Трибуны были расположены высоко над землёй, но тем не менее порой с них сложно было разглядеть то, что происходит в небе. </w:t>
      </w:r>
    </w:p>
    <w:p w:rsidR="002049FD" w:rsidRPr="004C7E2C" w:rsidRDefault="002049FD" w:rsidP="004C7E2C">
      <w:pPr>
        <w:spacing w:line="360" w:lineRule="auto"/>
        <w:rPr>
          <w:sz w:val="28"/>
          <w:szCs w:val="28"/>
        </w:rPr>
      </w:pPr>
      <w:r w:rsidRPr="004C7E2C">
        <w:rPr>
          <w:sz w:val="28"/>
          <w:szCs w:val="28"/>
        </w:rPr>
        <w:t xml:space="preserve">Рон, Гермиона, Невилл, Симус и поклонник футбольного клуба «Вест Хэм» Дин уселись на самом верхнем ряду. Чтобы сделать Гарри приятный сюрприз, они развернули огромное знамя, сделанное из той простыни Рона, которую изуродовала Короста. «Поттера в президенты» — было написано на знамени. А Дин, который умел хорошо рисовать, изобразил на знамени огромного льва, эмблему факультета Гриффиндор. Когда они развернули полотнище, Гермиона что-то прошептала себе под нос, и буквы и рисунок начали переливаться разными цветами. </w:t>
      </w:r>
    </w:p>
    <w:p w:rsidR="002049FD" w:rsidRPr="004C7E2C" w:rsidRDefault="002049FD" w:rsidP="004C7E2C">
      <w:pPr>
        <w:spacing w:line="360" w:lineRule="auto"/>
        <w:rPr>
          <w:sz w:val="28"/>
          <w:szCs w:val="28"/>
        </w:rPr>
      </w:pPr>
      <w:r w:rsidRPr="004C7E2C">
        <w:rPr>
          <w:sz w:val="28"/>
          <w:szCs w:val="28"/>
        </w:rPr>
        <w:t xml:space="preserve">Тем временем Гарри сидел в раздевалке вместе с остальными членами команды, натягивая на себя длинную красную спортивную мантию. Сборная Слизерина должна была выйти на поле в зелёной форме. </w:t>
      </w:r>
    </w:p>
    <w:p w:rsidR="002049FD" w:rsidRPr="004C7E2C" w:rsidRDefault="002049FD" w:rsidP="004C7E2C">
      <w:pPr>
        <w:spacing w:line="360" w:lineRule="auto"/>
        <w:rPr>
          <w:sz w:val="28"/>
          <w:szCs w:val="28"/>
        </w:rPr>
      </w:pPr>
      <w:r w:rsidRPr="004C7E2C">
        <w:rPr>
          <w:sz w:val="28"/>
          <w:szCs w:val="28"/>
        </w:rPr>
        <w:t xml:space="preserve">Вуд прокашлялся, призывая всех соблюдать тишину и привлекая к себе внимание. </w:t>
      </w:r>
    </w:p>
    <w:p w:rsidR="002049FD" w:rsidRPr="004C7E2C" w:rsidRDefault="002049FD" w:rsidP="004C7E2C">
      <w:pPr>
        <w:spacing w:line="360" w:lineRule="auto"/>
        <w:rPr>
          <w:sz w:val="28"/>
          <w:szCs w:val="28"/>
        </w:rPr>
      </w:pPr>
      <w:r w:rsidRPr="004C7E2C">
        <w:rPr>
          <w:sz w:val="28"/>
          <w:szCs w:val="28"/>
        </w:rPr>
        <w:t xml:space="preserve">— Итак, господа, — произнёс он. </w:t>
      </w:r>
    </w:p>
    <w:p w:rsidR="002049FD" w:rsidRPr="004C7E2C" w:rsidRDefault="002049FD" w:rsidP="004C7E2C">
      <w:pPr>
        <w:spacing w:line="360" w:lineRule="auto"/>
        <w:rPr>
          <w:sz w:val="28"/>
          <w:szCs w:val="28"/>
        </w:rPr>
      </w:pPr>
      <w:r w:rsidRPr="004C7E2C">
        <w:rPr>
          <w:sz w:val="28"/>
          <w:szCs w:val="28"/>
        </w:rPr>
        <w:t xml:space="preserve">— И дамы, — добавила Анджелина Джонсон, охотник сборной. </w:t>
      </w:r>
    </w:p>
    <w:p w:rsidR="002049FD" w:rsidRPr="004C7E2C" w:rsidRDefault="002049FD" w:rsidP="004C7E2C">
      <w:pPr>
        <w:spacing w:line="360" w:lineRule="auto"/>
        <w:rPr>
          <w:sz w:val="28"/>
          <w:szCs w:val="28"/>
        </w:rPr>
      </w:pPr>
      <w:r w:rsidRPr="004C7E2C">
        <w:rPr>
          <w:sz w:val="28"/>
          <w:szCs w:val="28"/>
        </w:rPr>
        <w:t xml:space="preserve">— И дамы, — согласился Вуд. — Итак, пришёл наш час. </w:t>
      </w:r>
    </w:p>
    <w:p w:rsidR="002049FD" w:rsidRPr="004C7E2C" w:rsidRDefault="002049FD" w:rsidP="004C7E2C">
      <w:pPr>
        <w:spacing w:line="360" w:lineRule="auto"/>
        <w:rPr>
          <w:sz w:val="28"/>
          <w:szCs w:val="28"/>
        </w:rPr>
      </w:pPr>
      <w:r w:rsidRPr="004C7E2C">
        <w:rPr>
          <w:sz w:val="28"/>
          <w:szCs w:val="28"/>
        </w:rPr>
        <w:t xml:space="preserve">— Великий час, — вставил Фред Уизли. </w:t>
      </w:r>
    </w:p>
    <w:p w:rsidR="002049FD" w:rsidRPr="004C7E2C" w:rsidRDefault="002049FD" w:rsidP="004C7E2C">
      <w:pPr>
        <w:spacing w:line="360" w:lineRule="auto"/>
        <w:rPr>
          <w:sz w:val="28"/>
          <w:szCs w:val="28"/>
        </w:rPr>
      </w:pPr>
      <w:r w:rsidRPr="004C7E2C">
        <w:rPr>
          <w:sz w:val="28"/>
          <w:szCs w:val="28"/>
        </w:rPr>
        <w:t xml:space="preserve">— Час, которого мы все давно ждали, — продолжил Джордж. </w:t>
      </w:r>
    </w:p>
    <w:p w:rsidR="002049FD" w:rsidRPr="004C7E2C" w:rsidRDefault="002049FD" w:rsidP="004C7E2C">
      <w:pPr>
        <w:spacing w:line="360" w:lineRule="auto"/>
        <w:rPr>
          <w:sz w:val="28"/>
          <w:szCs w:val="28"/>
        </w:rPr>
      </w:pPr>
      <w:r w:rsidRPr="004C7E2C">
        <w:rPr>
          <w:sz w:val="28"/>
          <w:szCs w:val="28"/>
        </w:rPr>
        <w:t xml:space="preserve">— Оливер всегда произносит одну и ту же речь, — шепнул Фред, повернувшись к Гарри. — В прошлом году мы тоже были в сборной, так что успели выучить её наизусть. </w:t>
      </w:r>
    </w:p>
    <w:p w:rsidR="002049FD" w:rsidRPr="004C7E2C" w:rsidRDefault="002049FD" w:rsidP="004C7E2C">
      <w:pPr>
        <w:spacing w:line="360" w:lineRule="auto"/>
        <w:rPr>
          <w:sz w:val="28"/>
          <w:szCs w:val="28"/>
        </w:rPr>
      </w:pPr>
      <w:r w:rsidRPr="004C7E2C">
        <w:rPr>
          <w:sz w:val="28"/>
          <w:szCs w:val="28"/>
        </w:rPr>
        <w:t xml:space="preserve">— Да замолчите вы, — оборвал его Вуд. — Такой сильной сборной, как сейчас, у нас не было много лет. Мы выиграем. Я это знаю. </w:t>
      </w:r>
    </w:p>
    <w:p w:rsidR="002049FD" w:rsidRPr="004C7E2C" w:rsidRDefault="002049FD" w:rsidP="004C7E2C">
      <w:pPr>
        <w:spacing w:line="360" w:lineRule="auto"/>
        <w:rPr>
          <w:sz w:val="28"/>
          <w:szCs w:val="28"/>
        </w:rPr>
      </w:pPr>
      <w:r w:rsidRPr="004C7E2C">
        <w:rPr>
          <w:sz w:val="28"/>
          <w:szCs w:val="28"/>
        </w:rPr>
        <w:t xml:space="preserve">Он обвёл свирепым взглядом всех собравшихся, словно хотел добавить что-то угрожающее, чтобы все усвоили, что будет с ними в случае поражения. </w:t>
      </w:r>
    </w:p>
    <w:p w:rsidR="002049FD" w:rsidRPr="004C7E2C" w:rsidRDefault="002049FD" w:rsidP="004C7E2C">
      <w:pPr>
        <w:spacing w:line="360" w:lineRule="auto"/>
        <w:rPr>
          <w:sz w:val="28"/>
          <w:szCs w:val="28"/>
        </w:rPr>
      </w:pPr>
      <w:r w:rsidRPr="004C7E2C">
        <w:rPr>
          <w:sz w:val="28"/>
          <w:szCs w:val="28"/>
        </w:rPr>
        <w:t xml:space="preserve">— Отлично, — закончил Вуд, видимо убедившись, что никто не думает о проигрыше. — Пора. Всем удачи. </w:t>
      </w:r>
    </w:p>
    <w:p w:rsidR="002049FD" w:rsidRPr="004C7E2C" w:rsidRDefault="002049FD" w:rsidP="004C7E2C">
      <w:pPr>
        <w:spacing w:line="360" w:lineRule="auto"/>
        <w:rPr>
          <w:sz w:val="28"/>
          <w:szCs w:val="28"/>
        </w:rPr>
      </w:pPr>
      <w:r w:rsidRPr="004C7E2C">
        <w:rPr>
          <w:sz w:val="28"/>
          <w:szCs w:val="28"/>
        </w:rPr>
        <w:t xml:space="preserve">Гарри вышел из раздевалки вслед за Фредом и Джорджем. От волнения у него подгибались колени. Он надеялся, что, шагнув на поле под громкие аплодисменты, не упадёт на глазах у всех собравшихся. </w:t>
      </w:r>
    </w:p>
    <w:p w:rsidR="002049FD" w:rsidRPr="004C7E2C" w:rsidRDefault="002049FD" w:rsidP="004C7E2C">
      <w:pPr>
        <w:spacing w:line="360" w:lineRule="auto"/>
        <w:rPr>
          <w:sz w:val="28"/>
          <w:szCs w:val="28"/>
        </w:rPr>
      </w:pPr>
      <w:r w:rsidRPr="004C7E2C">
        <w:rPr>
          <w:sz w:val="28"/>
          <w:szCs w:val="28"/>
        </w:rPr>
        <w:t xml:space="preserve">Судила матч мадам Трюк. Она стояла в центре поля, держа в руках метлу и ожидая, пока команды выстроятся друг напротив друга. </w:t>
      </w:r>
    </w:p>
    <w:p w:rsidR="002049FD" w:rsidRPr="004C7E2C" w:rsidRDefault="002049FD" w:rsidP="004C7E2C">
      <w:pPr>
        <w:spacing w:line="360" w:lineRule="auto"/>
        <w:rPr>
          <w:sz w:val="28"/>
          <w:szCs w:val="28"/>
        </w:rPr>
      </w:pPr>
      <w:r w:rsidRPr="004C7E2C">
        <w:rPr>
          <w:sz w:val="28"/>
          <w:szCs w:val="28"/>
        </w:rPr>
        <w:t xml:space="preserve">— Итак, нам нужна красивая и честная игра. От всех и каждого из вас, — заявила она, жестом приказав всем подойти поближе. </w:t>
      </w:r>
    </w:p>
    <w:p w:rsidR="002049FD" w:rsidRPr="004C7E2C" w:rsidRDefault="002049FD" w:rsidP="004C7E2C">
      <w:pPr>
        <w:spacing w:line="360" w:lineRule="auto"/>
        <w:rPr>
          <w:sz w:val="28"/>
          <w:szCs w:val="28"/>
        </w:rPr>
      </w:pPr>
      <w:r w:rsidRPr="004C7E2C">
        <w:rPr>
          <w:sz w:val="28"/>
          <w:szCs w:val="28"/>
        </w:rPr>
        <w:t xml:space="preserve">Гарри показалось, что она обращается не ко всем игрокам, но лично к капитану сборной Слизерин, шестикурснику Маркусу Флинту. Гарри подумал, что Флинт выглядит так, словно в его родне были тролли. А потом заметил развёрнутое на трибуне знамя — «Поттера в президенты». Его сердце ёкнуло в груди. Гарри ощутил, как к нему возвращается смелость. </w:t>
      </w:r>
    </w:p>
    <w:p w:rsidR="002049FD" w:rsidRPr="004C7E2C" w:rsidRDefault="002049FD" w:rsidP="004C7E2C">
      <w:pPr>
        <w:spacing w:line="360" w:lineRule="auto"/>
        <w:rPr>
          <w:sz w:val="28"/>
          <w:szCs w:val="28"/>
        </w:rPr>
      </w:pPr>
      <w:r w:rsidRPr="004C7E2C">
        <w:rPr>
          <w:sz w:val="28"/>
          <w:szCs w:val="28"/>
        </w:rPr>
        <w:t xml:space="preserve">— Пожалуйста, оседлайте свои мётлы. </w:t>
      </w:r>
    </w:p>
    <w:p w:rsidR="002049FD" w:rsidRPr="004C7E2C" w:rsidRDefault="002049FD" w:rsidP="004C7E2C">
      <w:pPr>
        <w:spacing w:line="360" w:lineRule="auto"/>
        <w:rPr>
          <w:sz w:val="28"/>
          <w:szCs w:val="28"/>
        </w:rPr>
      </w:pPr>
      <w:r w:rsidRPr="004C7E2C">
        <w:rPr>
          <w:sz w:val="28"/>
          <w:szCs w:val="28"/>
        </w:rPr>
        <w:t xml:space="preserve">Гарри вскарабкался на свой «Нимбус-2000». </w:t>
      </w:r>
    </w:p>
    <w:p w:rsidR="002049FD" w:rsidRPr="004C7E2C" w:rsidRDefault="002049FD" w:rsidP="004C7E2C">
      <w:pPr>
        <w:spacing w:line="360" w:lineRule="auto"/>
        <w:rPr>
          <w:sz w:val="28"/>
          <w:szCs w:val="28"/>
        </w:rPr>
      </w:pPr>
      <w:r w:rsidRPr="004C7E2C">
        <w:rPr>
          <w:sz w:val="28"/>
          <w:szCs w:val="28"/>
        </w:rPr>
        <w:t xml:space="preserve">Мадам Трюк с силой дунула в серебряный свисток и взмыла высоко в воздух вместе с четырнадцатью игроками. Матч начался. </w:t>
      </w:r>
    </w:p>
    <w:p w:rsidR="002049FD" w:rsidRPr="004C7E2C" w:rsidRDefault="002049FD" w:rsidP="004C7E2C">
      <w:pPr>
        <w:spacing w:line="360" w:lineRule="auto"/>
        <w:rPr>
          <w:sz w:val="28"/>
          <w:szCs w:val="28"/>
        </w:rPr>
      </w:pPr>
      <w:r w:rsidRPr="004C7E2C">
        <w:rPr>
          <w:sz w:val="28"/>
          <w:szCs w:val="28"/>
        </w:rPr>
        <w:t xml:space="preserve">— …И вот квоффл оказывается в руках у Анджелины Джонсон из Гриффиндора. Эта девушка — великолепный охотник, и, кстати, она, помимо всего прочего, весьма привлекательна… </w:t>
      </w:r>
    </w:p>
    <w:p w:rsidR="002049FD" w:rsidRPr="004C7E2C" w:rsidRDefault="002049FD" w:rsidP="004C7E2C">
      <w:pPr>
        <w:spacing w:line="360" w:lineRule="auto"/>
        <w:rPr>
          <w:sz w:val="28"/>
          <w:szCs w:val="28"/>
        </w:rPr>
      </w:pPr>
      <w:r w:rsidRPr="004C7E2C">
        <w:rPr>
          <w:sz w:val="28"/>
          <w:szCs w:val="28"/>
        </w:rPr>
        <w:t xml:space="preserve">— ДЖОРДАН! — повысила голос профессор МакГонагалл, специально севшая рядом с комментатором матча Ли Джорданом, приятелем близнецов Уизли. Она прекрасно знала, что Джордана частенько заносит, а потому решила его контролировать. </w:t>
      </w:r>
    </w:p>
    <w:p w:rsidR="002049FD" w:rsidRPr="004C7E2C" w:rsidRDefault="002049FD" w:rsidP="004C7E2C">
      <w:pPr>
        <w:spacing w:line="360" w:lineRule="auto"/>
        <w:rPr>
          <w:sz w:val="28"/>
          <w:szCs w:val="28"/>
        </w:rPr>
      </w:pPr>
      <w:r w:rsidRPr="004C7E2C">
        <w:rPr>
          <w:sz w:val="28"/>
          <w:szCs w:val="28"/>
        </w:rPr>
        <w:t>— Извините, профессор, — поправился тот. — Итак, Анджелина совершает отличный манёвр, обводит соперников, точный пас Алисии Спиннет — это находка Оливера Вуда, в прошлом году она была лишь запасной, — снова пас на Джонсон и… Нет, мяч перехватила команда Слизерина. Он у капитана сборной Маркуса Флинта, который делает рывок вперёд. Флинт взмывает в небо, как орёл, сейчас он забросит мяч… Нет, в фантастическом прыжке мяч перехватывает вратарь Вуд, и Гриффиндор начинает контратаку. С мячом охотник Кэти Белл, она великолепно обводит Флинта справа, взмывает над полем и… О, какое невезение… наверное, это очень больно, получить удар бладжером по затылку. Мяч у команды Слизерина, Эдриан Пьюси летит к воротам соперника, но его останавливает второй бладжер… кажется, мяч в Пьюси послал Фред Уизли, хотя, возможно, это был Джордж, ведь их так непросто различить… В любом случае, загонщики Гриффиндор проявили себя с лучшей стороны. Мяч в руках у Джонсон, перед ней никого нет, и она устремляется впер</w:t>
      </w:r>
      <w:r>
        <w:rPr>
          <w:sz w:val="28"/>
          <w:szCs w:val="28"/>
        </w:rPr>
        <w:t>ё</w:t>
      </w:r>
      <w:r w:rsidRPr="004C7E2C">
        <w:rPr>
          <w:sz w:val="28"/>
          <w:szCs w:val="28"/>
        </w:rPr>
        <w:t xml:space="preserve">д… Вот это полёт!.. Она уклоняется от набравшего скорость бладжера… она прямо перед воротами… давай, Анджелина!.. Вратарь Блетчли совершает бросок… промахивается… ГОЛ! Гриффиндор открывает счёт! </w:t>
      </w:r>
    </w:p>
    <w:p w:rsidR="002049FD" w:rsidRPr="004C7E2C" w:rsidRDefault="002049FD" w:rsidP="004C7E2C">
      <w:pPr>
        <w:spacing w:line="360" w:lineRule="auto"/>
        <w:rPr>
          <w:sz w:val="28"/>
          <w:szCs w:val="28"/>
        </w:rPr>
      </w:pPr>
      <w:r w:rsidRPr="004C7E2C">
        <w:rPr>
          <w:sz w:val="28"/>
          <w:szCs w:val="28"/>
        </w:rPr>
        <w:t xml:space="preserve">Аплодисменты болельщиков сборной Гриффиндор и стоны и вой поклонников Слизерин заполнили холодный воздух, своими эмоциями повышая его температуру. </w:t>
      </w:r>
    </w:p>
    <w:p w:rsidR="002049FD" w:rsidRPr="004C7E2C" w:rsidRDefault="002049FD" w:rsidP="004C7E2C">
      <w:pPr>
        <w:spacing w:line="360" w:lineRule="auto"/>
        <w:rPr>
          <w:sz w:val="28"/>
          <w:szCs w:val="28"/>
        </w:rPr>
      </w:pPr>
      <w:r w:rsidRPr="004C7E2C">
        <w:rPr>
          <w:sz w:val="28"/>
          <w:szCs w:val="28"/>
        </w:rPr>
        <w:t xml:space="preserve">— Эй вы, там, наверху, подвиньтесь! — донеслось до Рона и Гермионы. </w:t>
      </w:r>
    </w:p>
    <w:p w:rsidR="002049FD" w:rsidRPr="004C7E2C" w:rsidRDefault="002049FD" w:rsidP="004C7E2C">
      <w:pPr>
        <w:spacing w:line="360" w:lineRule="auto"/>
        <w:rPr>
          <w:sz w:val="28"/>
          <w:szCs w:val="28"/>
        </w:rPr>
      </w:pPr>
      <w:r w:rsidRPr="004C7E2C">
        <w:rPr>
          <w:sz w:val="28"/>
          <w:szCs w:val="28"/>
        </w:rPr>
        <w:t xml:space="preserve">— Хагрид! </w:t>
      </w:r>
    </w:p>
    <w:p w:rsidR="002049FD" w:rsidRPr="004C7E2C" w:rsidRDefault="002049FD" w:rsidP="004C7E2C">
      <w:pPr>
        <w:spacing w:line="360" w:lineRule="auto"/>
        <w:rPr>
          <w:sz w:val="28"/>
          <w:szCs w:val="28"/>
        </w:rPr>
      </w:pPr>
      <w:r w:rsidRPr="004C7E2C">
        <w:rPr>
          <w:sz w:val="28"/>
          <w:szCs w:val="28"/>
        </w:rPr>
        <w:t xml:space="preserve">Рон и Гермиона потеснились, пододвигая своих однокурсников, и Хагрид с трудом уселся на освободившееся место. </w:t>
      </w:r>
    </w:p>
    <w:p w:rsidR="002049FD" w:rsidRPr="004C7E2C" w:rsidRDefault="002049FD" w:rsidP="004C7E2C">
      <w:pPr>
        <w:spacing w:line="360" w:lineRule="auto"/>
        <w:rPr>
          <w:sz w:val="28"/>
          <w:szCs w:val="28"/>
        </w:rPr>
      </w:pPr>
      <w:r w:rsidRPr="004C7E2C">
        <w:rPr>
          <w:sz w:val="28"/>
          <w:szCs w:val="28"/>
        </w:rPr>
        <w:t>— Я-то поначалу из хижины своей за игрой следил, — произнёс он, похлопывая себя по висевшему на шее огромному биноклю. — Но всё ж тут, на стадионе, по</w:t>
      </w:r>
      <w:r>
        <w:rPr>
          <w:sz w:val="28"/>
          <w:szCs w:val="28"/>
        </w:rPr>
        <w:t>-</w:t>
      </w:r>
      <w:r w:rsidRPr="004C7E2C">
        <w:rPr>
          <w:sz w:val="28"/>
          <w:szCs w:val="28"/>
        </w:rPr>
        <w:t xml:space="preserve">другому совсем, да! Толпа опять же вокруг, болеют все. Снитч не появлялся ещё, нет? </w:t>
      </w:r>
    </w:p>
    <w:p w:rsidR="002049FD" w:rsidRPr="004C7E2C" w:rsidRDefault="002049FD" w:rsidP="004C7E2C">
      <w:pPr>
        <w:spacing w:line="360" w:lineRule="auto"/>
        <w:rPr>
          <w:sz w:val="28"/>
          <w:szCs w:val="28"/>
        </w:rPr>
      </w:pPr>
      <w:r w:rsidRPr="004C7E2C">
        <w:rPr>
          <w:sz w:val="28"/>
          <w:szCs w:val="28"/>
        </w:rPr>
        <w:t xml:space="preserve">— Нет, — помотал головой Рон. — У Гарри пока не было работы. </w:t>
      </w:r>
    </w:p>
    <w:p w:rsidR="002049FD" w:rsidRPr="004C7E2C" w:rsidRDefault="002049FD" w:rsidP="004C7E2C">
      <w:pPr>
        <w:spacing w:line="360" w:lineRule="auto"/>
        <w:rPr>
          <w:sz w:val="28"/>
          <w:szCs w:val="28"/>
        </w:rPr>
      </w:pPr>
      <w:r w:rsidRPr="004C7E2C">
        <w:rPr>
          <w:sz w:val="28"/>
          <w:szCs w:val="28"/>
        </w:rPr>
        <w:t xml:space="preserve">— Хорошо хоть в переделку ещё не влип, это уже неплохо. — Хагрид поднёс бинокль к глазам, вперяя взгляд в крошечную точку в небе, которая была Гарри Поттером. </w:t>
      </w:r>
    </w:p>
    <w:p w:rsidR="002049FD" w:rsidRPr="004C7E2C" w:rsidRDefault="002049FD" w:rsidP="004C7E2C">
      <w:pPr>
        <w:spacing w:line="360" w:lineRule="auto"/>
        <w:rPr>
          <w:sz w:val="28"/>
          <w:szCs w:val="28"/>
        </w:rPr>
      </w:pPr>
      <w:r w:rsidRPr="004C7E2C">
        <w:rPr>
          <w:sz w:val="28"/>
          <w:szCs w:val="28"/>
        </w:rPr>
        <w:t xml:space="preserve">Гарри парил над полем и, прищурив глаза, скользил взглядом по небу, пытаясь уловить приближение снитча. Это было частью его стратегии, разработанной Вудом. </w:t>
      </w:r>
    </w:p>
    <w:p w:rsidR="002049FD" w:rsidRPr="004C7E2C" w:rsidRDefault="002049FD" w:rsidP="004C7E2C">
      <w:pPr>
        <w:spacing w:line="360" w:lineRule="auto"/>
        <w:rPr>
          <w:sz w:val="28"/>
          <w:szCs w:val="28"/>
        </w:rPr>
      </w:pPr>
      <w:r w:rsidRPr="004C7E2C">
        <w:rPr>
          <w:sz w:val="28"/>
          <w:szCs w:val="28"/>
        </w:rPr>
        <w:t xml:space="preserve">— Держись подальше от игры, пока не увидишь снитч, — так сказал ему Вуд. — Ни к чему идти на риск и провоцировать соперника на то, чтобы против тебя грубо сыграли, пока в этом нет никакой нужды. </w:t>
      </w:r>
    </w:p>
    <w:p w:rsidR="002049FD" w:rsidRPr="004C7E2C" w:rsidRDefault="002049FD" w:rsidP="004C7E2C">
      <w:pPr>
        <w:spacing w:line="360" w:lineRule="auto"/>
        <w:rPr>
          <w:sz w:val="28"/>
          <w:szCs w:val="28"/>
        </w:rPr>
      </w:pPr>
      <w:r w:rsidRPr="004C7E2C">
        <w:rPr>
          <w:sz w:val="28"/>
          <w:szCs w:val="28"/>
        </w:rPr>
        <w:t xml:space="preserve">Когда Анджелина открыла счёт, Гарри, не в силах скрыть свою радость, описал над полем несколько кругов и снова начал всматриваться в небо. В какой-то момент он увидел золотую вспышку, но оказалось, что это солнечный блик от часов одного из близнецов Уизли. А спустя несколько секунд он вовремя заметил летящий на него со скоростью артиллерийского снаряда бладжер и уклонился от уподобившегося ядру чёрного мяча, а заодно от устремившегося за ним Фреда Уизли. </w:t>
      </w:r>
    </w:p>
    <w:p w:rsidR="002049FD" w:rsidRPr="004C7E2C" w:rsidRDefault="002049FD" w:rsidP="004C7E2C">
      <w:pPr>
        <w:spacing w:line="360" w:lineRule="auto"/>
        <w:rPr>
          <w:sz w:val="28"/>
          <w:szCs w:val="28"/>
        </w:rPr>
      </w:pPr>
      <w:r w:rsidRPr="004C7E2C">
        <w:rPr>
          <w:sz w:val="28"/>
          <w:szCs w:val="28"/>
        </w:rPr>
        <w:t>— Вс</w:t>
      </w:r>
      <w:r>
        <w:rPr>
          <w:sz w:val="28"/>
          <w:szCs w:val="28"/>
        </w:rPr>
        <w:t>ё</w:t>
      </w:r>
      <w:r w:rsidRPr="004C7E2C">
        <w:rPr>
          <w:sz w:val="28"/>
          <w:szCs w:val="28"/>
        </w:rPr>
        <w:t xml:space="preserve"> нормально, Гарри? — на лету прокричал Фред и мощным ударом послал бладжер в направлении Маркуса Флинта. </w:t>
      </w:r>
    </w:p>
    <w:p w:rsidR="002049FD" w:rsidRPr="004C7E2C" w:rsidRDefault="002049FD" w:rsidP="004C7E2C">
      <w:pPr>
        <w:spacing w:line="360" w:lineRule="auto"/>
        <w:rPr>
          <w:sz w:val="28"/>
          <w:szCs w:val="28"/>
        </w:rPr>
      </w:pPr>
      <w:r w:rsidRPr="004C7E2C">
        <w:rPr>
          <w:sz w:val="28"/>
          <w:szCs w:val="28"/>
        </w:rPr>
        <w:t xml:space="preserve">— Мяч у команды Слизерина, — тем временем комментировал происходящее в воздухе Ли Джордан. — Охотник Пьюси уклоняется от бладжера, ещё от одного, обводит близнецов Уизли и Кэти Белл и устремляется к… Стоп, не снитч ли это? </w:t>
      </w:r>
    </w:p>
    <w:p w:rsidR="002049FD" w:rsidRPr="004C7E2C" w:rsidRDefault="002049FD" w:rsidP="004C7E2C">
      <w:pPr>
        <w:spacing w:line="360" w:lineRule="auto"/>
        <w:rPr>
          <w:sz w:val="28"/>
          <w:szCs w:val="28"/>
        </w:rPr>
      </w:pPr>
      <w:r w:rsidRPr="004C7E2C">
        <w:rPr>
          <w:sz w:val="28"/>
          <w:szCs w:val="28"/>
        </w:rPr>
        <w:t xml:space="preserve">По толпе зрителей пробежал громкий шёпот, Эдриан Пьюси уронил переставший интересовать его квоффл и, оглянувшись назад, стал осматривать небо в поисках золотого мячика, который вдруг просвистел мимо его левого уха. </w:t>
      </w:r>
    </w:p>
    <w:p w:rsidR="002049FD" w:rsidRPr="004C7E2C" w:rsidRDefault="002049FD" w:rsidP="004C7E2C">
      <w:pPr>
        <w:spacing w:line="360" w:lineRule="auto"/>
        <w:rPr>
          <w:sz w:val="28"/>
          <w:szCs w:val="28"/>
        </w:rPr>
      </w:pPr>
      <w:r w:rsidRPr="004C7E2C">
        <w:rPr>
          <w:sz w:val="28"/>
          <w:szCs w:val="28"/>
        </w:rPr>
        <w:t xml:space="preserve">Гарри заметил свой мяч. Охваченный возбуждением, он резко спикировал вниз. Ловец сборной Слизерина Теренс Хиггс тоже увидел снитч. Он и Гарри одновременно устремились к нему, а все охотники застыли в воздухе, забыв о своём мяче и напряжённо глядя, как Гарри и Хиггс соревнуются в ловкости и скорости. </w:t>
      </w:r>
    </w:p>
    <w:p w:rsidR="002049FD" w:rsidRPr="004C7E2C" w:rsidRDefault="002049FD" w:rsidP="004C7E2C">
      <w:pPr>
        <w:spacing w:line="360" w:lineRule="auto"/>
        <w:rPr>
          <w:sz w:val="28"/>
          <w:szCs w:val="28"/>
        </w:rPr>
      </w:pPr>
      <w:r w:rsidRPr="004C7E2C">
        <w:rPr>
          <w:sz w:val="28"/>
          <w:szCs w:val="28"/>
        </w:rPr>
        <w:t xml:space="preserve">Гарри оказался быстрее, чем Хиггс, — он уже видел стремительно летящий перед ним маленький круглый мячик, видел его трепещущие крылышки и увеличил скорость, пытаясь его догнать. И… </w:t>
      </w:r>
    </w:p>
    <w:p w:rsidR="002049FD" w:rsidRPr="004C7E2C" w:rsidRDefault="002049FD" w:rsidP="004C7E2C">
      <w:pPr>
        <w:spacing w:line="360" w:lineRule="auto"/>
        <w:rPr>
          <w:sz w:val="28"/>
          <w:szCs w:val="28"/>
        </w:rPr>
      </w:pPr>
      <w:r w:rsidRPr="004C7E2C">
        <w:rPr>
          <w:sz w:val="28"/>
          <w:szCs w:val="28"/>
        </w:rPr>
        <w:t xml:space="preserve">БУМ! </w:t>
      </w:r>
    </w:p>
    <w:p w:rsidR="002049FD" w:rsidRPr="004C7E2C" w:rsidRDefault="002049FD" w:rsidP="004C7E2C">
      <w:pPr>
        <w:spacing w:line="360" w:lineRule="auto"/>
        <w:rPr>
          <w:sz w:val="28"/>
          <w:szCs w:val="28"/>
        </w:rPr>
      </w:pPr>
      <w:r w:rsidRPr="004C7E2C">
        <w:rPr>
          <w:sz w:val="28"/>
          <w:szCs w:val="28"/>
        </w:rPr>
        <w:t xml:space="preserve">Снизу, с трибун, донёсся возмущённый рёв болельщиков Гриффиндор — Маркус Флинт, напомнивший Гарри тролля, как бы случайно на полном ходу врезался в Гарри, и тот отлетел в сторону, цепляясь за метлу и думая только о том, как удержаться в воздухе. </w:t>
      </w:r>
    </w:p>
    <w:p w:rsidR="002049FD" w:rsidRPr="004C7E2C" w:rsidRDefault="002049FD" w:rsidP="004C7E2C">
      <w:pPr>
        <w:spacing w:line="360" w:lineRule="auto"/>
        <w:rPr>
          <w:sz w:val="28"/>
          <w:szCs w:val="28"/>
        </w:rPr>
      </w:pPr>
      <w:r w:rsidRPr="004C7E2C">
        <w:rPr>
          <w:sz w:val="28"/>
          <w:szCs w:val="28"/>
        </w:rPr>
        <w:t xml:space="preserve">— Нарушение! — донеслось с трибун. Мадам Трюк свистком остановила игру и, сделав строгое внушение Флинту, назначила свободный удар в сторону ворот Слизерин. Что касается снитча, то, когда на поле воцарилась суматоха, золотой мяч, как и следовало ожидать, исчез в неизвестном направлении. </w:t>
      </w:r>
    </w:p>
    <w:p w:rsidR="002049FD" w:rsidRPr="004C7E2C" w:rsidRDefault="002049FD" w:rsidP="004C7E2C">
      <w:pPr>
        <w:spacing w:line="360" w:lineRule="auto"/>
        <w:rPr>
          <w:sz w:val="28"/>
          <w:szCs w:val="28"/>
        </w:rPr>
      </w:pPr>
      <w:r w:rsidRPr="004C7E2C">
        <w:rPr>
          <w:sz w:val="28"/>
          <w:szCs w:val="28"/>
        </w:rPr>
        <w:t xml:space="preserve">— Выгоните его с поля, судья! — вопил с трибуны так и не успокоившийся Дин Томас. — Красную карточку ему! </w:t>
      </w:r>
    </w:p>
    <w:p w:rsidR="002049FD" w:rsidRPr="004C7E2C" w:rsidRDefault="002049FD" w:rsidP="004C7E2C">
      <w:pPr>
        <w:spacing w:line="360" w:lineRule="auto"/>
        <w:rPr>
          <w:sz w:val="28"/>
          <w:szCs w:val="28"/>
        </w:rPr>
      </w:pPr>
      <w:r w:rsidRPr="004C7E2C">
        <w:rPr>
          <w:sz w:val="28"/>
          <w:szCs w:val="28"/>
        </w:rPr>
        <w:t xml:space="preserve">— Дин, ты, наверное, забыл, что ты не на своём любимом футболе, — напомнил ему Рон. — В квиддиче не удаляют с поля. Да, кстати, а что такое красная карточка? </w:t>
      </w:r>
    </w:p>
    <w:p w:rsidR="002049FD" w:rsidRPr="004C7E2C" w:rsidRDefault="002049FD" w:rsidP="004C7E2C">
      <w:pPr>
        <w:spacing w:line="360" w:lineRule="auto"/>
        <w:rPr>
          <w:sz w:val="28"/>
          <w:szCs w:val="28"/>
        </w:rPr>
      </w:pPr>
      <w:r w:rsidRPr="004C7E2C">
        <w:rPr>
          <w:sz w:val="28"/>
          <w:szCs w:val="28"/>
        </w:rPr>
        <w:t xml:space="preserve">К удивлению Рона, Хагрид занял сторону Дина. </w:t>
      </w:r>
    </w:p>
    <w:p w:rsidR="002049FD" w:rsidRPr="004C7E2C" w:rsidRDefault="002049FD" w:rsidP="004C7E2C">
      <w:pPr>
        <w:spacing w:line="360" w:lineRule="auto"/>
        <w:rPr>
          <w:sz w:val="28"/>
          <w:szCs w:val="28"/>
        </w:rPr>
      </w:pPr>
      <w:r w:rsidRPr="004C7E2C">
        <w:rPr>
          <w:sz w:val="28"/>
          <w:szCs w:val="28"/>
        </w:rPr>
        <w:t xml:space="preserve">— Значит, им надо правила менять, да! Ведь этот Флинт запросто мог Гарри на землю сбить! </w:t>
      </w:r>
    </w:p>
    <w:p w:rsidR="002049FD" w:rsidRPr="004C7E2C" w:rsidRDefault="002049FD" w:rsidP="004C7E2C">
      <w:pPr>
        <w:spacing w:line="360" w:lineRule="auto"/>
        <w:rPr>
          <w:sz w:val="28"/>
          <w:szCs w:val="28"/>
        </w:rPr>
      </w:pPr>
      <w:r w:rsidRPr="004C7E2C">
        <w:rPr>
          <w:sz w:val="28"/>
          <w:szCs w:val="28"/>
        </w:rPr>
        <w:t>Комментатор Ли Джордан, прекрасно зная, что обязан быть бесстрастным, всё же не удержался от того, чтобы обозначить свою позицию.</w:t>
      </w:r>
    </w:p>
    <w:p w:rsidR="002049FD" w:rsidRPr="004C7E2C" w:rsidRDefault="002049FD" w:rsidP="004C7E2C">
      <w:pPr>
        <w:spacing w:line="360" w:lineRule="auto"/>
        <w:rPr>
          <w:sz w:val="28"/>
          <w:szCs w:val="28"/>
        </w:rPr>
      </w:pPr>
      <w:r w:rsidRPr="004C7E2C">
        <w:rPr>
          <w:sz w:val="28"/>
          <w:szCs w:val="28"/>
        </w:rPr>
        <w:t xml:space="preserve">— Итак, после очевидного, намеренного и потому нечестного и отвратительного нарушения… </w:t>
      </w:r>
    </w:p>
    <w:p w:rsidR="002049FD" w:rsidRPr="004C7E2C" w:rsidRDefault="002049FD" w:rsidP="004C7E2C">
      <w:pPr>
        <w:spacing w:line="360" w:lineRule="auto"/>
        <w:rPr>
          <w:sz w:val="28"/>
          <w:szCs w:val="28"/>
        </w:rPr>
      </w:pPr>
      <w:r w:rsidRPr="004C7E2C">
        <w:rPr>
          <w:sz w:val="28"/>
          <w:szCs w:val="28"/>
        </w:rPr>
        <w:t xml:space="preserve">— Джордан! — прорычала профессор МакГонагалл. </w:t>
      </w:r>
    </w:p>
    <w:p w:rsidR="002049FD" w:rsidRPr="004C7E2C" w:rsidRDefault="002049FD" w:rsidP="004C7E2C">
      <w:pPr>
        <w:spacing w:line="360" w:lineRule="auto"/>
        <w:rPr>
          <w:sz w:val="28"/>
          <w:szCs w:val="28"/>
        </w:rPr>
      </w:pPr>
      <w:r w:rsidRPr="004C7E2C">
        <w:rPr>
          <w:sz w:val="28"/>
          <w:szCs w:val="28"/>
        </w:rPr>
        <w:t xml:space="preserve">— Я хотел сказать, — поправился Джордан, — после этого явного и омерзительного запрещённого приёма… </w:t>
      </w:r>
    </w:p>
    <w:p w:rsidR="002049FD" w:rsidRPr="004C7E2C" w:rsidRDefault="002049FD" w:rsidP="004C7E2C">
      <w:pPr>
        <w:spacing w:line="360" w:lineRule="auto"/>
        <w:rPr>
          <w:sz w:val="28"/>
          <w:szCs w:val="28"/>
        </w:rPr>
      </w:pPr>
      <w:r w:rsidRPr="004C7E2C">
        <w:rPr>
          <w:sz w:val="28"/>
          <w:szCs w:val="28"/>
        </w:rPr>
        <w:t xml:space="preserve">— Джордан, я вас предупреждаю… </w:t>
      </w:r>
    </w:p>
    <w:p w:rsidR="002049FD" w:rsidRPr="004C7E2C" w:rsidRDefault="002049FD" w:rsidP="004C7E2C">
      <w:pPr>
        <w:spacing w:line="360" w:lineRule="auto"/>
        <w:rPr>
          <w:sz w:val="28"/>
          <w:szCs w:val="28"/>
        </w:rPr>
      </w:pPr>
      <w:r w:rsidRPr="004C7E2C">
        <w:rPr>
          <w:sz w:val="28"/>
          <w:szCs w:val="28"/>
        </w:rPr>
        <w:t>— Хорошо, хорошо. Итак, Флинт едва не убил ловца команды Гриффиндора Гарри Поттера, но, вне всякого сомнения, такое может случиться с каждым. — В словах Джордана сквозила неприкрытая ирония, но тут профессор МакГонагалл ничего не могла поделать</w:t>
      </w:r>
      <w:r>
        <w:rPr>
          <w:sz w:val="28"/>
          <w:szCs w:val="28"/>
        </w:rPr>
        <w:t>.</w:t>
      </w:r>
      <w:r w:rsidRPr="004C7E2C">
        <w:rPr>
          <w:sz w:val="28"/>
          <w:szCs w:val="28"/>
        </w:rPr>
        <w:t xml:space="preserve"> — Гриффиндор исполняет штрафной удар, мяч у Спиннет, она делает передачу назад, мяч по-прежнему у Гриффиндора, и… </w:t>
      </w:r>
    </w:p>
    <w:p w:rsidR="002049FD" w:rsidRPr="004C7E2C" w:rsidRDefault="002049FD" w:rsidP="004C7E2C">
      <w:pPr>
        <w:spacing w:line="360" w:lineRule="auto"/>
        <w:rPr>
          <w:sz w:val="28"/>
          <w:szCs w:val="28"/>
        </w:rPr>
      </w:pPr>
      <w:r w:rsidRPr="004C7E2C">
        <w:rPr>
          <w:sz w:val="28"/>
          <w:szCs w:val="28"/>
        </w:rPr>
        <w:t xml:space="preserve">Всё началось в тот момент, когда Гарри уклонялся от очередного бладжера, со страшным свистом пронёсшегося в опасной близости от его головы. Внезапно его метла резко накренилась вниз и сильно завибрировала. Гарри показалось, что сейчас он упадёт и разобьётся, но он удержался, крепко вцепившись в метлу руками и стиснув её коленями. Он в жизни не испытывал такого ощущения беспомощности и растерянности. </w:t>
      </w:r>
    </w:p>
    <w:p w:rsidR="002049FD" w:rsidRPr="004C7E2C" w:rsidRDefault="002049FD" w:rsidP="004C7E2C">
      <w:pPr>
        <w:spacing w:line="360" w:lineRule="auto"/>
        <w:rPr>
          <w:sz w:val="28"/>
          <w:szCs w:val="28"/>
        </w:rPr>
      </w:pPr>
      <w:r w:rsidRPr="004C7E2C">
        <w:rPr>
          <w:sz w:val="28"/>
          <w:szCs w:val="28"/>
        </w:rPr>
        <w:t>Ему удалось выровнять метлу, но несколько секунд спустя всё повторилось. Казалось, что метла хочет сбросить его. Гарри понимал, что «Нимбусы-2000» не принимают внезапных решений относительно того, чтобы сбросить на землю своего седока, но тем не менее это происходило. Гарри попробовал развернуть метлу к своим воротам — в какую-то секунду ему показалось, что, возможно, стоит крикнуть Вуду, чтобы тот взял тайм-аут. Но тут метла полностью вышла из-под контроля. Он не мог сделать поворот, он вообще не мог е</w:t>
      </w:r>
      <w:r>
        <w:rPr>
          <w:sz w:val="28"/>
          <w:szCs w:val="28"/>
        </w:rPr>
        <w:t>ю</w:t>
      </w:r>
      <w:r w:rsidRPr="004C7E2C">
        <w:rPr>
          <w:sz w:val="28"/>
          <w:szCs w:val="28"/>
        </w:rPr>
        <w:t xml:space="preserve"> управлять. Метла беспорядочно металась в небе, время от времени настолько резко разворачиваясь вокруг своей оси, что Гарри едва удерживался на ней. </w:t>
      </w:r>
    </w:p>
    <w:p w:rsidR="002049FD" w:rsidRPr="004C7E2C" w:rsidRDefault="002049FD" w:rsidP="004C7E2C">
      <w:pPr>
        <w:spacing w:line="360" w:lineRule="auto"/>
        <w:rPr>
          <w:sz w:val="28"/>
          <w:szCs w:val="28"/>
        </w:rPr>
      </w:pPr>
      <w:r w:rsidRPr="004C7E2C">
        <w:rPr>
          <w:sz w:val="28"/>
          <w:szCs w:val="28"/>
        </w:rPr>
        <w:t>Ли продолжал комментировать игру</w:t>
      </w:r>
      <w:r>
        <w:rPr>
          <w:sz w:val="28"/>
          <w:szCs w:val="28"/>
        </w:rPr>
        <w:t>:</w:t>
      </w:r>
    </w:p>
    <w:p w:rsidR="002049FD" w:rsidRPr="004C7E2C" w:rsidRDefault="002049FD" w:rsidP="004C7E2C">
      <w:pPr>
        <w:spacing w:line="360" w:lineRule="auto"/>
        <w:rPr>
          <w:sz w:val="28"/>
          <w:szCs w:val="28"/>
        </w:rPr>
      </w:pPr>
      <w:r w:rsidRPr="004C7E2C">
        <w:rPr>
          <w:sz w:val="28"/>
          <w:szCs w:val="28"/>
        </w:rPr>
        <w:t xml:space="preserve">— Мяч у Слизерина… Флинт упускает мяч, тот оказывается у Спиннет… Спиннет делает пас на Белл… Белл получает сильный удар в лицо бладжером, надеюсь, бладжер сломал ей нос… Шучу, шучу, профессор… Слизерин забрасывает мяч. О, нет… </w:t>
      </w:r>
    </w:p>
    <w:p w:rsidR="002049FD" w:rsidRPr="004C7E2C" w:rsidRDefault="002049FD" w:rsidP="004C7E2C">
      <w:pPr>
        <w:spacing w:line="360" w:lineRule="auto"/>
        <w:rPr>
          <w:sz w:val="28"/>
          <w:szCs w:val="28"/>
        </w:rPr>
      </w:pPr>
      <w:r w:rsidRPr="004C7E2C">
        <w:rPr>
          <w:sz w:val="28"/>
          <w:szCs w:val="28"/>
        </w:rPr>
        <w:t xml:space="preserve">Болельщики Слизерина дружно аплодировали. Всеобщее внимание было приковано к игре, и никто не замечал, что метла Гарри ведёт себя, мягко говоря, странно. Она двигалась резкими рывками, поднимая Гарри всё выше и унося его в сторону от поля. </w:t>
      </w:r>
    </w:p>
    <w:p w:rsidR="002049FD" w:rsidRPr="004C7E2C" w:rsidRDefault="002049FD" w:rsidP="004C7E2C">
      <w:pPr>
        <w:spacing w:line="360" w:lineRule="auto"/>
        <w:rPr>
          <w:sz w:val="28"/>
          <w:szCs w:val="28"/>
        </w:rPr>
      </w:pPr>
      <w:r w:rsidRPr="004C7E2C">
        <w:rPr>
          <w:sz w:val="28"/>
          <w:szCs w:val="28"/>
        </w:rPr>
        <w:t xml:space="preserve">— Не пойму я, чего там Гарри творит? Чего он себе думает, а? — бормотал Хагрид, следя за ним в бинокль. — Не знай я его, я б сказал, что не он метлой рулит, а она им… Да не, не может он… </w:t>
      </w:r>
    </w:p>
    <w:p w:rsidR="002049FD" w:rsidRPr="004C7E2C" w:rsidRDefault="002049FD" w:rsidP="004C7E2C">
      <w:pPr>
        <w:spacing w:line="360" w:lineRule="auto"/>
        <w:rPr>
          <w:sz w:val="28"/>
          <w:szCs w:val="28"/>
        </w:rPr>
      </w:pPr>
      <w:r w:rsidRPr="004C7E2C">
        <w:rPr>
          <w:sz w:val="28"/>
          <w:szCs w:val="28"/>
        </w:rPr>
        <w:t xml:space="preserve">Внезапно кто-то громким криком привлёк внимание к Гарри, и все взгляды устремились на него. Его метла резко перевернулась в воздухе, потом ещё раз, но он хоть с трудом, но удерживался на ней. А затем весь стадион ахнул. Метла неожиданно подпрыгнула, накренилась и, наконец, сбросила Гарри. Теперь он висел на метле, одной рукой вцепившись в рукоятку. </w:t>
      </w:r>
    </w:p>
    <w:p w:rsidR="002049FD" w:rsidRPr="004C7E2C" w:rsidRDefault="002049FD" w:rsidP="004C7E2C">
      <w:pPr>
        <w:spacing w:line="360" w:lineRule="auto"/>
        <w:rPr>
          <w:sz w:val="28"/>
          <w:szCs w:val="28"/>
        </w:rPr>
      </w:pPr>
      <w:r w:rsidRPr="004C7E2C">
        <w:rPr>
          <w:sz w:val="28"/>
          <w:szCs w:val="28"/>
        </w:rPr>
        <w:t xml:space="preserve">— Может быть, с ней что-то случилось, когда в него врезался Флинт? — прошептал Симус. </w:t>
      </w:r>
    </w:p>
    <w:p w:rsidR="002049FD" w:rsidRPr="004C7E2C" w:rsidRDefault="002049FD" w:rsidP="004C7E2C">
      <w:pPr>
        <w:spacing w:line="360" w:lineRule="auto"/>
        <w:rPr>
          <w:sz w:val="28"/>
          <w:szCs w:val="28"/>
        </w:rPr>
      </w:pPr>
      <w:r w:rsidRPr="004C7E2C">
        <w:rPr>
          <w:sz w:val="28"/>
          <w:szCs w:val="28"/>
        </w:rPr>
        <w:t xml:space="preserve">— Да нет, не должно так быть, — возразил Хагрид дрожащим голосом. — С такой метлой ничего плохого произойти вовсе не может, разве что тут Тёмная магия замешана, и сильная притом. Пареньку не под силу такое с «Нимбусом» проделать. </w:t>
      </w:r>
    </w:p>
    <w:p w:rsidR="002049FD" w:rsidRPr="004C7E2C" w:rsidRDefault="002049FD" w:rsidP="004C7E2C">
      <w:pPr>
        <w:spacing w:line="360" w:lineRule="auto"/>
        <w:rPr>
          <w:sz w:val="28"/>
          <w:szCs w:val="28"/>
        </w:rPr>
      </w:pPr>
      <w:r w:rsidRPr="004C7E2C">
        <w:rPr>
          <w:sz w:val="28"/>
          <w:szCs w:val="28"/>
        </w:rPr>
        <w:t xml:space="preserve">Услышав эти слова, Гермиона выхватила у Хагрида бинокль, но вместо того чтобы смотреть на Гарри, она навела его на толпу зрителей, напряжённо всматриваясь в неё. </w:t>
      </w:r>
    </w:p>
    <w:p w:rsidR="002049FD" w:rsidRPr="004C7E2C" w:rsidRDefault="002049FD" w:rsidP="004C7E2C">
      <w:pPr>
        <w:spacing w:line="360" w:lineRule="auto"/>
        <w:rPr>
          <w:sz w:val="28"/>
          <w:szCs w:val="28"/>
        </w:rPr>
      </w:pPr>
      <w:r w:rsidRPr="004C7E2C">
        <w:rPr>
          <w:sz w:val="28"/>
          <w:szCs w:val="28"/>
        </w:rPr>
        <w:t xml:space="preserve">— Ты что делаешь? — простонал Рон, лицо его было серым. </w:t>
      </w:r>
    </w:p>
    <w:p w:rsidR="002049FD" w:rsidRPr="004C7E2C" w:rsidRDefault="002049FD" w:rsidP="004C7E2C">
      <w:pPr>
        <w:spacing w:line="360" w:lineRule="auto"/>
        <w:rPr>
          <w:sz w:val="28"/>
          <w:szCs w:val="28"/>
        </w:rPr>
      </w:pPr>
      <w:r w:rsidRPr="004C7E2C">
        <w:rPr>
          <w:sz w:val="28"/>
          <w:szCs w:val="28"/>
        </w:rPr>
        <w:t xml:space="preserve">— Я так и знала, — выдохнула Гермиона. — Это Снегг — смотри. </w:t>
      </w:r>
    </w:p>
    <w:p w:rsidR="002049FD" w:rsidRPr="004C7E2C" w:rsidRDefault="002049FD" w:rsidP="004C7E2C">
      <w:pPr>
        <w:spacing w:line="360" w:lineRule="auto"/>
        <w:rPr>
          <w:sz w:val="28"/>
          <w:szCs w:val="28"/>
        </w:rPr>
      </w:pPr>
      <w:r w:rsidRPr="004C7E2C">
        <w:rPr>
          <w:sz w:val="28"/>
          <w:szCs w:val="28"/>
        </w:rPr>
        <w:t xml:space="preserve">Рон схватил бинокль. На трибуне, расположенной прямо напротив них, сидел Снегг. Его взгляд был сфокусирован на Гарри, и он что-то безостановочно бормотал себе под нос. </w:t>
      </w:r>
    </w:p>
    <w:p w:rsidR="002049FD" w:rsidRPr="004C7E2C" w:rsidRDefault="002049FD" w:rsidP="004C7E2C">
      <w:pPr>
        <w:spacing w:line="360" w:lineRule="auto"/>
        <w:rPr>
          <w:sz w:val="28"/>
          <w:szCs w:val="28"/>
        </w:rPr>
      </w:pPr>
      <w:r w:rsidRPr="004C7E2C">
        <w:rPr>
          <w:sz w:val="28"/>
          <w:szCs w:val="28"/>
        </w:rPr>
        <w:t xml:space="preserve">— Он заколдовывает метлу, — пояснила Гермиона. </w:t>
      </w:r>
    </w:p>
    <w:p w:rsidR="002049FD" w:rsidRPr="004C7E2C" w:rsidRDefault="002049FD" w:rsidP="004C7E2C">
      <w:pPr>
        <w:spacing w:line="360" w:lineRule="auto"/>
        <w:rPr>
          <w:sz w:val="28"/>
          <w:szCs w:val="28"/>
        </w:rPr>
      </w:pPr>
      <w:r w:rsidRPr="004C7E2C">
        <w:rPr>
          <w:sz w:val="28"/>
          <w:szCs w:val="28"/>
        </w:rPr>
        <w:t xml:space="preserve">— И что же нам делать? </w:t>
      </w:r>
    </w:p>
    <w:p w:rsidR="002049FD" w:rsidRPr="004C7E2C" w:rsidRDefault="002049FD" w:rsidP="004C7E2C">
      <w:pPr>
        <w:spacing w:line="360" w:lineRule="auto"/>
        <w:rPr>
          <w:sz w:val="28"/>
          <w:szCs w:val="28"/>
        </w:rPr>
      </w:pPr>
      <w:r w:rsidRPr="004C7E2C">
        <w:rPr>
          <w:sz w:val="28"/>
          <w:szCs w:val="28"/>
        </w:rPr>
        <w:t xml:space="preserve">— Предоставь это мне. </w:t>
      </w:r>
    </w:p>
    <w:p w:rsidR="002049FD" w:rsidRPr="004C7E2C" w:rsidRDefault="002049FD" w:rsidP="004C7E2C">
      <w:pPr>
        <w:spacing w:line="360" w:lineRule="auto"/>
        <w:rPr>
          <w:sz w:val="28"/>
          <w:szCs w:val="28"/>
        </w:rPr>
      </w:pPr>
      <w:r w:rsidRPr="004C7E2C">
        <w:rPr>
          <w:sz w:val="28"/>
          <w:szCs w:val="28"/>
        </w:rPr>
        <w:t xml:space="preserve">Прежде чем Рон успел что-то сказать, Гермиона исчезла. Рон снова навёл бинокль на Гарри. Метла так сильно вибрировала, что было ясно: висеть ему на ней осталось недолго. Зрители вскочили на ноги и, раскрыв рты, с ужасом смотрели на то, что происходит. Близнецы Уизли рванулись на помощь Гарри, рассчитывая протянуть ему руку и перетащить на одну из своих мётел. Но ничего не получалось, — стоило им приблизиться на подходящее расстояние, как метла резко взмывала вверх. Уизли немного опустились вниз и кружили под Гарри, очевидно рассчитывая поймать его, когда он начнёт падать. А Маркус Флинт тем временем схватил мяч и пять раз подряд забросил его в кольцо Гриффиндора, пользуясь тем, что на него никто не смотрит. </w:t>
      </w:r>
    </w:p>
    <w:p w:rsidR="002049FD" w:rsidRDefault="002049FD" w:rsidP="004C7E2C">
      <w:pPr>
        <w:spacing w:line="360" w:lineRule="auto"/>
        <w:rPr>
          <w:sz w:val="28"/>
          <w:szCs w:val="28"/>
        </w:rPr>
      </w:pPr>
      <w:r w:rsidRPr="004C7E2C">
        <w:rPr>
          <w:sz w:val="28"/>
          <w:szCs w:val="28"/>
        </w:rPr>
        <w:t xml:space="preserve">— Ну давай же, Гермиона, — прошептал Рон. </w:t>
      </w:r>
    </w:p>
    <w:p w:rsidR="002049FD" w:rsidRPr="004C7E2C" w:rsidRDefault="002049FD" w:rsidP="004C7E2C">
      <w:pPr>
        <w:spacing w:line="360" w:lineRule="auto"/>
        <w:rPr>
          <w:sz w:val="28"/>
          <w:szCs w:val="28"/>
        </w:rPr>
      </w:pPr>
      <w:r w:rsidRPr="004C7E2C">
        <w:rPr>
          <w:sz w:val="28"/>
          <w:szCs w:val="28"/>
        </w:rPr>
        <w:t xml:space="preserve">Гермиона с трудом проложила себе дорогу к той трибуне, на которой сидел Снегг, и сейчас бежала по одному из рядов — Снегг находился рядом выше. Гермиона так торопилась, что даже не остановилась, чтобы извиниться перед профессором Квирреллом, которого она сбила с ног. Оказавшись напротив Снегга, она присела, вытащила волшебную палочку и произнесла несколько слов, которые давно уже вертелись в её мозгу. Из палочки вырвались ярко-синие языки пламени, коснувшиеся подола профессорской мантии. </w:t>
      </w:r>
    </w:p>
    <w:p w:rsidR="002049FD" w:rsidRPr="004C7E2C" w:rsidRDefault="002049FD" w:rsidP="004C7E2C">
      <w:pPr>
        <w:spacing w:line="360" w:lineRule="auto"/>
        <w:rPr>
          <w:sz w:val="28"/>
          <w:szCs w:val="28"/>
        </w:rPr>
      </w:pPr>
      <w:r w:rsidRPr="004C7E2C">
        <w:rPr>
          <w:sz w:val="28"/>
          <w:szCs w:val="28"/>
        </w:rPr>
        <w:t>Снеггу понадобилось примерно тридцать секунд, чтобы осознать, что он горит. Гермиона не смотрела в его сторону, делая вид, что она тут ни при чём, но его громкий вопль оповестил её, что со своей задачей она справилась. Снегг не видел Гермиону, и она незаметным движением смахнула с него пламя. Оно каким-то ей одной известным образом оказалось в маленькой баночке, которую она держала в кармане. По-прежнему не разгибаясь, Гермиона начала пробираться обратно, удаляясь от Снегга, и теперь профессор при всём желании не мог узнать, что именно с ним случилось.</w:t>
      </w:r>
    </w:p>
    <w:p w:rsidR="002049FD" w:rsidRPr="004C7E2C" w:rsidRDefault="002049FD" w:rsidP="004C7E2C">
      <w:pPr>
        <w:spacing w:line="360" w:lineRule="auto"/>
        <w:rPr>
          <w:sz w:val="28"/>
          <w:szCs w:val="28"/>
        </w:rPr>
      </w:pPr>
      <w:r w:rsidRPr="004C7E2C">
        <w:rPr>
          <w:sz w:val="28"/>
          <w:szCs w:val="28"/>
        </w:rPr>
        <w:t xml:space="preserve">Этого оказалось вполне достаточно. Гарри вдруг удалось вскарабкаться на метлу. </w:t>
      </w:r>
    </w:p>
    <w:p w:rsidR="002049FD" w:rsidRPr="004C7E2C" w:rsidRDefault="002049FD" w:rsidP="004C7E2C">
      <w:pPr>
        <w:spacing w:line="360" w:lineRule="auto"/>
        <w:rPr>
          <w:sz w:val="28"/>
          <w:szCs w:val="28"/>
        </w:rPr>
      </w:pPr>
      <w:r w:rsidRPr="004C7E2C">
        <w:rPr>
          <w:sz w:val="28"/>
          <w:szCs w:val="28"/>
        </w:rPr>
        <w:t>— Невилл, можешь открыть глаза! — крикнул Рон. Последние пять минут Невилл сидел, уткнувшись лицом в куртку Хагрида, и громко плакал.</w:t>
      </w:r>
    </w:p>
    <w:p w:rsidR="002049FD" w:rsidRPr="004C7E2C" w:rsidRDefault="002049FD" w:rsidP="004C7E2C">
      <w:pPr>
        <w:spacing w:line="360" w:lineRule="auto"/>
        <w:rPr>
          <w:sz w:val="28"/>
          <w:szCs w:val="28"/>
        </w:rPr>
      </w:pPr>
      <w:r w:rsidRPr="004C7E2C">
        <w:rPr>
          <w:sz w:val="28"/>
          <w:szCs w:val="28"/>
        </w:rPr>
        <w:t xml:space="preserve">Судья Трюк не останавливала игру, игра остановилась сама, но всё равно никто не понял, почему Гарри, взобравшись на метлу, вдруг резко спикировал вниз. Внимание всего стадиона было по-прежнему приковано к нему, так что все отчётливо видели, как он внезапным движением поднёс руку ко рту, словно его вот-вот должно было стошнить. Гарри выровнял метлу у самой земли, скатился с неё, падая на четвереньки, закашлялся, и что-то блеснуло в его руке. </w:t>
      </w:r>
    </w:p>
    <w:p w:rsidR="002049FD" w:rsidRPr="004C7E2C" w:rsidRDefault="002049FD" w:rsidP="004C7E2C">
      <w:pPr>
        <w:spacing w:line="360" w:lineRule="auto"/>
        <w:rPr>
          <w:sz w:val="28"/>
          <w:szCs w:val="28"/>
        </w:rPr>
      </w:pPr>
      <w:r w:rsidRPr="004C7E2C">
        <w:rPr>
          <w:sz w:val="28"/>
          <w:szCs w:val="28"/>
        </w:rPr>
        <w:t xml:space="preserve">— Я поймал снитч! — громко закричал он, высоко подняв золотой мяч над головой. Игра закончилась в полной неразберихе. </w:t>
      </w:r>
    </w:p>
    <w:p w:rsidR="002049FD" w:rsidRPr="004C7E2C" w:rsidRDefault="002049FD" w:rsidP="004C7E2C">
      <w:pPr>
        <w:spacing w:line="360" w:lineRule="auto"/>
        <w:rPr>
          <w:sz w:val="28"/>
          <w:szCs w:val="28"/>
        </w:rPr>
      </w:pPr>
      <w:r w:rsidRPr="004C7E2C">
        <w:rPr>
          <w:sz w:val="28"/>
          <w:szCs w:val="28"/>
        </w:rPr>
        <w:t xml:space="preserve">— Да он его не поймал, он его почти проглотил, — всё ещё выл Флинт двадцать минут спустя, но его никто не слушал, потому что это не имело никакого значения, ведь Гарри не нарушил правил игры. </w:t>
      </w:r>
    </w:p>
    <w:p w:rsidR="002049FD" w:rsidRPr="004C7E2C" w:rsidRDefault="002049FD" w:rsidP="004C7E2C">
      <w:pPr>
        <w:spacing w:line="360" w:lineRule="auto"/>
        <w:rPr>
          <w:sz w:val="28"/>
          <w:szCs w:val="28"/>
        </w:rPr>
      </w:pPr>
      <w:r w:rsidRPr="004C7E2C">
        <w:rPr>
          <w:sz w:val="28"/>
          <w:szCs w:val="28"/>
        </w:rPr>
        <w:t>Ли Джордан счастливым голосом прокричал в микрофон результат: сборная Гриффиндор победила со сч</w:t>
      </w:r>
      <w:r>
        <w:rPr>
          <w:sz w:val="28"/>
          <w:szCs w:val="28"/>
        </w:rPr>
        <w:t>ё</w:t>
      </w:r>
      <w:r w:rsidRPr="004C7E2C">
        <w:rPr>
          <w:sz w:val="28"/>
          <w:szCs w:val="28"/>
        </w:rPr>
        <w:t>том 170</w:t>
      </w:r>
      <w:r>
        <w:rPr>
          <w:sz w:val="28"/>
          <w:szCs w:val="28"/>
        </w:rPr>
        <w:t xml:space="preserve"> </w:t>
      </w:r>
      <w:r w:rsidRPr="004C7E2C">
        <w:rPr>
          <w:sz w:val="28"/>
          <w:szCs w:val="28"/>
        </w:rPr>
        <w:t>:</w:t>
      </w:r>
      <w:r>
        <w:rPr>
          <w:sz w:val="28"/>
          <w:szCs w:val="28"/>
        </w:rPr>
        <w:t xml:space="preserve"> </w:t>
      </w:r>
      <w:r w:rsidRPr="004C7E2C">
        <w:rPr>
          <w:sz w:val="28"/>
          <w:szCs w:val="28"/>
        </w:rPr>
        <w:t xml:space="preserve">60. Однако Гарри ничего этого не слышал. Сразу после того, как он показал всем пойманный им золотой мячик, Рон, Гермиона и Хагрид увели его в хижину Хагрида. И сейчас он сидел в ней и пил крепкий чай. </w:t>
      </w:r>
    </w:p>
    <w:p w:rsidR="002049FD" w:rsidRPr="004C7E2C" w:rsidRDefault="002049FD" w:rsidP="004C7E2C">
      <w:pPr>
        <w:spacing w:line="360" w:lineRule="auto"/>
        <w:rPr>
          <w:sz w:val="28"/>
          <w:szCs w:val="28"/>
        </w:rPr>
      </w:pPr>
      <w:r w:rsidRPr="004C7E2C">
        <w:rPr>
          <w:sz w:val="28"/>
          <w:szCs w:val="28"/>
        </w:rPr>
        <w:t xml:space="preserve">— Это всё Снегг, — горячо объяснял ему Рон. — Мы с Гермионой всё видели. Он смотрел на тебя, не отводя глаз, и шептал заклинания. </w:t>
      </w:r>
    </w:p>
    <w:p w:rsidR="002049FD" w:rsidRPr="004C7E2C" w:rsidRDefault="002049FD" w:rsidP="004C7E2C">
      <w:pPr>
        <w:spacing w:line="360" w:lineRule="auto"/>
        <w:rPr>
          <w:sz w:val="28"/>
          <w:szCs w:val="28"/>
        </w:rPr>
      </w:pPr>
      <w:r w:rsidRPr="004C7E2C">
        <w:rPr>
          <w:sz w:val="28"/>
          <w:szCs w:val="28"/>
        </w:rPr>
        <w:t>— Чушь</w:t>
      </w:r>
      <w:r>
        <w:rPr>
          <w:sz w:val="28"/>
          <w:szCs w:val="28"/>
        </w:rPr>
        <w:t>!</w:t>
      </w:r>
      <w:r w:rsidRPr="004C7E2C">
        <w:rPr>
          <w:sz w:val="28"/>
          <w:szCs w:val="28"/>
        </w:rPr>
        <w:t xml:space="preserve"> — возмутился Хагрид, который, когда с Гарри начали происходить непонятные вещи, с таким напряжением следил за ним, что не услышал, о чём шептались на трибуне Рон и Гермиона, и не заметил, что Гермиона куда-то отлучалась. — Зачем Снеггу делать такое? </w:t>
      </w:r>
    </w:p>
    <w:p w:rsidR="002049FD" w:rsidRPr="004C7E2C" w:rsidRDefault="002049FD" w:rsidP="004C7E2C">
      <w:pPr>
        <w:spacing w:line="360" w:lineRule="auto"/>
        <w:rPr>
          <w:sz w:val="28"/>
          <w:szCs w:val="28"/>
        </w:rPr>
      </w:pPr>
      <w:r w:rsidRPr="004C7E2C">
        <w:rPr>
          <w:sz w:val="28"/>
          <w:szCs w:val="28"/>
        </w:rPr>
        <w:t xml:space="preserve">Гарри, Рон и Гермиона переглянулись, думая, стоит ли говорить Хагриду правду. Гарри решил, что стоит. </w:t>
      </w:r>
    </w:p>
    <w:p w:rsidR="002049FD" w:rsidRPr="004C7E2C" w:rsidRDefault="002049FD" w:rsidP="004C7E2C">
      <w:pPr>
        <w:spacing w:line="360" w:lineRule="auto"/>
        <w:rPr>
          <w:sz w:val="28"/>
          <w:szCs w:val="28"/>
        </w:rPr>
      </w:pPr>
      <w:r w:rsidRPr="004C7E2C">
        <w:rPr>
          <w:sz w:val="28"/>
          <w:szCs w:val="28"/>
        </w:rPr>
        <w:t xml:space="preserve">— Я кое-что узнал о нём, — сообщил он Хагриду. — В Хэллоуин он пытался пройти мимо трёхголового пса. Пёс его укусил. Мы думаем, что он пытался украсть то, что охраняет этот пёс. </w:t>
      </w:r>
    </w:p>
    <w:p w:rsidR="002049FD" w:rsidRPr="004C7E2C" w:rsidRDefault="002049FD" w:rsidP="004C7E2C">
      <w:pPr>
        <w:spacing w:line="360" w:lineRule="auto"/>
        <w:rPr>
          <w:sz w:val="28"/>
          <w:szCs w:val="28"/>
        </w:rPr>
      </w:pPr>
      <w:r w:rsidRPr="004C7E2C">
        <w:rPr>
          <w:sz w:val="28"/>
          <w:szCs w:val="28"/>
        </w:rPr>
        <w:t xml:space="preserve">Хагрид от неожиданности уронил чайник. </w:t>
      </w:r>
    </w:p>
    <w:p w:rsidR="002049FD" w:rsidRPr="004C7E2C" w:rsidRDefault="002049FD" w:rsidP="004C7E2C">
      <w:pPr>
        <w:spacing w:line="360" w:lineRule="auto"/>
        <w:rPr>
          <w:sz w:val="28"/>
          <w:szCs w:val="28"/>
        </w:rPr>
      </w:pPr>
      <w:r w:rsidRPr="004C7E2C">
        <w:rPr>
          <w:sz w:val="28"/>
          <w:szCs w:val="28"/>
        </w:rPr>
        <w:t xml:space="preserve">— А вы откуда про Пушка разузнали? — спросил он, когда к нему вернулся дар речи. </w:t>
      </w:r>
    </w:p>
    <w:p w:rsidR="002049FD" w:rsidRPr="004C7E2C" w:rsidRDefault="002049FD" w:rsidP="004C7E2C">
      <w:pPr>
        <w:spacing w:line="360" w:lineRule="auto"/>
        <w:rPr>
          <w:sz w:val="28"/>
          <w:szCs w:val="28"/>
        </w:rPr>
      </w:pPr>
      <w:r w:rsidRPr="004C7E2C">
        <w:rPr>
          <w:sz w:val="28"/>
          <w:szCs w:val="28"/>
        </w:rPr>
        <w:t xml:space="preserve">— Про Пушка? </w:t>
      </w:r>
    </w:p>
    <w:p w:rsidR="002049FD" w:rsidRPr="004C7E2C" w:rsidRDefault="002049FD" w:rsidP="004C7E2C">
      <w:pPr>
        <w:spacing w:line="360" w:lineRule="auto"/>
        <w:rPr>
          <w:sz w:val="28"/>
          <w:szCs w:val="28"/>
        </w:rPr>
      </w:pPr>
      <w:r w:rsidRPr="004C7E2C">
        <w:rPr>
          <w:sz w:val="28"/>
          <w:szCs w:val="28"/>
        </w:rPr>
        <w:t xml:space="preserve">— Ну да — это ж моя собачка. Купил её у одного… э-э… парнишки, грека, мы с ним в прошлом году… ну… в баре познакомились, — пояснил Хагрид. — А потом я Пушка одолжил Дамблдору — чтоб охранять… </w:t>
      </w:r>
    </w:p>
    <w:p w:rsidR="002049FD" w:rsidRPr="004C7E2C" w:rsidRDefault="002049FD" w:rsidP="004C7E2C">
      <w:pPr>
        <w:spacing w:line="360" w:lineRule="auto"/>
        <w:rPr>
          <w:sz w:val="28"/>
          <w:szCs w:val="28"/>
        </w:rPr>
      </w:pPr>
      <w:r w:rsidRPr="004C7E2C">
        <w:rPr>
          <w:sz w:val="28"/>
          <w:szCs w:val="28"/>
        </w:rPr>
        <w:t xml:space="preserve">— Что? — быстро спросил Гарри. </w:t>
      </w:r>
    </w:p>
    <w:p w:rsidR="002049FD" w:rsidRPr="004C7E2C" w:rsidRDefault="002049FD" w:rsidP="004C7E2C">
      <w:pPr>
        <w:spacing w:line="360" w:lineRule="auto"/>
        <w:rPr>
          <w:sz w:val="28"/>
          <w:szCs w:val="28"/>
        </w:rPr>
      </w:pPr>
      <w:r w:rsidRPr="004C7E2C">
        <w:rPr>
          <w:sz w:val="28"/>
          <w:szCs w:val="28"/>
        </w:rPr>
        <w:t xml:space="preserve">— Всё, хватит мне тут вопросы задавать, — пробурчал Хагрид. — Это секрет. Самый секретный секрет, понятно вам? </w:t>
      </w:r>
    </w:p>
    <w:p w:rsidR="002049FD" w:rsidRPr="004C7E2C" w:rsidRDefault="002049FD" w:rsidP="004C7E2C">
      <w:pPr>
        <w:spacing w:line="360" w:lineRule="auto"/>
        <w:rPr>
          <w:sz w:val="28"/>
          <w:szCs w:val="28"/>
        </w:rPr>
      </w:pPr>
      <w:r w:rsidRPr="004C7E2C">
        <w:rPr>
          <w:sz w:val="28"/>
          <w:szCs w:val="28"/>
        </w:rPr>
        <w:t xml:space="preserve">— Но Снегг пытался украсть эту штуку, — продолжал настаивать Гарри, надеясь, что Хагрид вот-вот проговорится. </w:t>
      </w:r>
    </w:p>
    <w:p w:rsidR="002049FD" w:rsidRPr="004C7E2C" w:rsidRDefault="002049FD" w:rsidP="004C7E2C">
      <w:pPr>
        <w:spacing w:line="360" w:lineRule="auto"/>
        <w:rPr>
          <w:sz w:val="28"/>
          <w:szCs w:val="28"/>
        </w:rPr>
      </w:pPr>
      <w:r w:rsidRPr="004C7E2C">
        <w:rPr>
          <w:sz w:val="28"/>
          <w:szCs w:val="28"/>
        </w:rPr>
        <w:t xml:space="preserve">— Чепуха, — отмахнулся от него Хагрид. — Снегг — преподаватель школы Хогвартс. Он ничего такого в жизни не сделает. </w:t>
      </w:r>
    </w:p>
    <w:p w:rsidR="002049FD" w:rsidRPr="004C7E2C" w:rsidRDefault="002049FD" w:rsidP="004C7E2C">
      <w:pPr>
        <w:spacing w:line="360" w:lineRule="auto"/>
        <w:rPr>
          <w:sz w:val="28"/>
          <w:szCs w:val="28"/>
        </w:rPr>
      </w:pPr>
      <w:r w:rsidRPr="004C7E2C">
        <w:rPr>
          <w:sz w:val="28"/>
          <w:szCs w:val="28"/>
        </w:rPr>
        <w:t xml:space="preserve">— А зачем же он тогда пытался убить Гарри? — вскричала Гермиона. Похоже, после всего случившегося сегодня она коренным образом изменила своё представление о Снегге, которого ещё вчера защищала от обвинений Гарри и Рона. </w:t>
      </w:r>
    </w:p>
    <w:p w:rsidR="002049FD" w:rsidRPr="004C7E2C" w:rsidRDefault="002049FD" w:rsidP="004C7E2C">
      <w:pPr>
        <w:spacing w:line="360" w:lineRule="auto"/>
        <w:rPr>
          <w:sz w:val="28"/>
          <w:szCs w:val="28"/>
        </w:rPr>
      </w:pPr>
      <w:r w:rsidRPr="004C7E2C">
        <w:rPr>
          <w:sz w:val="28"/>
          <w:szCs w:val="28"/>
        </w:rPr>
        <w:t xml:space="preserve">— Я знаю, что такое колдовство, Хагрид. Я всё о нём прочитала и сразу могу понять, когда кто-то пытается что-то заколдовать! Для того чтобы наложить заклятие, нужен зрительный контакт, а Снегг не сводил с Гарри глаз, даже не моргнул ни разу. Я наблюдала за ним в бинокль и потом видела, когда к нему подкралась! </w:t>
      </w:r>
    </w:p>
    <w:p w:rsidR="002049FD" w:rsidRPr="004C7E2C" w:rsidRDefault="002049FD" w:rsidP="004C7E2C">
      <w:pPr>
        <w:spacing w:line="360" w:lineRule="auto"/>
        <w:rPr>
          <w:sz w:val="28"/>
          <w:szCs w:val="28"/>
        </w:rPr>
      </w:pPr>
      <w:r w:rsidRPr="004C7E2C">
        <w:rPr>
          <w:sz w:val="28"/>
          <w:szCs w:val="28"/>
        </w:rPr>
        <w:t xml:space="preserve">— А я вам говорю: неправда это! — выпалил разгорячившийся Хагрид. </w:t>
      </w:r>
      <w:r>
        <w:rPr>
          <w:sz w:val="28"/>
          <w:szCs w:val="28"/>
        </w:rPr>
        <w:t> —</w:t>
      </w:r>
      <w:r w:rsidRPr="004C7E2C">
        <w:rPr>
          <w:sz w:val="28"/>
          <w:szCs w:val="28"/>
        </w:rPr>
        <w:t xml:space="preserve"> Не знаю, что там с метлой Гарри стряслось, но Снегг бы в жизни такое не вытворил, чтобы ученика попробовать убить! И вообще, вы трое, слушайте сюда: вы тут лезете в дела, которые вас не касаются вовсе, да! Вы лучше про Пушка забудьте и про то, что он охраняет, тоже забудьте. Эта штука только Дамблдора касается да Николаса Фламеля… </w:t>
      </w:r>
    </w:p>
    <w:p w:rsidR="002049FD" w:rsidRPr="004C7E2C" w:rsidRDefault="002049FD" w:rsidP="004C7E2C">
      <w:pPr>
        <w:spacing w:line="360" w:lineRule="auto"/>
        <w:rPr>
          <w:sz w:val="28"/>
          <w:szCs w:val="28"/>
        </w:rPr>
      </w:pPr>
      <w:r w:rsidRPr="004C7E2C">
        <w:rPr>
          <w:sz w:val="28"/>
          <w:szCs w:val="28"/>
        </w:rPr>
        <w:t xml:space="preserve">— Ага! — довольно воскликнул Гарри. — Значит, тут замешан некто по имени Николас Фламель, верно? </w:t>
      </w:r>
    </w:p>
    <w:p w:rsidR="002049FD" w:rsidRPr="004C7E2C" w:rsidRDefault="002049FD" w:rsidP="004C7E2C">
      <w:pPr>
        <w:spacing w:line="360" w:lineRule="auto"/>
        <w:rPr>
          <w:sz w:val="28"/>
          <w:szCs w:val="28"/>
        </w:rPr>
      </w:pPr>
      <w:r w:rsidRPr="004C7E2C">
        <w:rPr>
          <w:sz w:val="28"/>
          <w:szCs w:val="28"/>
        </w:rPr>
        <w:t xml:space="preserve">Судя по виду Хагрида, тот жутко разозлился на самого себя. Но изменить уже ничего не мог. </w:t>
      </w:r>
    </w:p>
    <w:p w:rsidR="002049FD" w:rsidRPr="004C7E2C" w:rsidRDefault="002049FD" w:rsidP="004C7E2C">
      <w:pPr>
        <w:spacing w:line="360" w:lineRule="auto"/>
        <w:rPr>
          <w:b/>
          <w:sz w:val="28"/>
          <w:szCs w:val="28"/>
        </w:rPr>
      </w:pPr>
    </w:p>
    <w:p w:rsidR="002049FD" w:rsidRPr="004C7E2C" w:rsidRDefault="002049FD" w:rsidP="004C7E2C">
      <w:pPr>
        <w:spacing w:line="360" w:lineRule="auto"/>
        <w:ind w:firstLine="0"/>
        <w:rPr>
          <w:sz w:val="28"/>
          <w:szCs w:val="28"/>
        </w:rPr>
      </w:pPr>
      <w:r w:rsidRPr="004C7E2C">
        <w:rPr>
          <w:b/>
          <w:sz w:val="28"/>
          <w:szCs w:val="28"/>
        </w:rPr>
        <w:t>Размышляем о прочитанном</w:t>
      </w:r>
    </w:p>
    <w:p w:rsidR="002049FD" w:rsidRPr="004C7E2C" w:rsidRDefault="002049FD" w:rsidP="004C7E2C">
      <w:pPr>
        <w:spacing w:line="360" w:lineRule="auto"/>
        <w:rPr>
          <w:b/>
          <w:sz w:val="28"/>
          <w:szCs w:val="28"/>
        </w:rPr>
      </w:pPr>
      <w:r w:rsidRPr="004C7E2C">
        <w:rPr>
          <w:sz w:val="28"/>
          <w:szCs w:val="28"/>
        </w:rPr>
        <w:t>1.</w:t>
      </w:r>
      <w:r w:rsidRPr="004C7E2C">
        <w:rPr>
          <w:b/>
          <w:sz w:val="28"/>
          <w:szCs w:val="28"/>
        </w:rPr>
        <w:t xml:space="preserve"> </w:t>
      </w:r>
      <w:r w:rsidRPr="004C7E2C">
        <w:rPr>
          <w:sz w:val="28"/>
          <w:szCs w:val="28"/>
        </w:rPr>
        <w:t>Вы прочитали фрагмент романа Дж. Роулинг «Гарри Поттер и философский камень». Как сочетается здесь реальное и фантастическое?</w:t>
      </w:r>
    </w:p>
    <w:p w:rsidR="002049FD" w:rsidRPr="004C7E2C" w:rsidRDefault="002049FD" w:rsidP="004C7E2C">
      <w:pPr>
        <w:spacing w:line="360" w:lineRule="auto"/>
        <w:rPr>
          <w:sz w:val="28"/>
          <w:szCs w:val="28"/>
        </w:rPr>
      </w:pPr>
      <w:r w:rsidRPr="004C7E2C">
        <w:rPr>
          <w:sz w:val="28"/>
          <w:szCs w:val="28"/>
        </w:rPr>
        <w:t>2. Знакомы ли вы были ранее с историей о Гарри Поттере (читали текст одного из романов, смотрели кинофильм, слышали в пересказе друзей)? Если да, то расскажите, какое впечатление на вас произвела эта история</w:t>
      </w:r>
      <w:r>
        <w:rPr>
          <w:sz w:val="28"/>
          <w:szCs w:val="28"/>
        </w:rPr>
        <w:t>.</w:t>
      </w:r>
      <w:r w:rsidRPr="004C7E2C">
        <w:rPr>
          <w:sz w:val="28"/>
          <w:szCs w:val="28"/>
        </w:rPr>
        <w:t xml:space="preserve"> </w:t>
      </w:r>
    </w:p>
    <w:p w:rsidR="002049FD" w:rsidRPr="004C7E2C" w:rsidRDefault="002049FD" w:rsidP="004C7E2C">
      <w:pPr>
        <w:spacing w:line="360" w:lineRule="auto"/>
        <w:jc w:val="left"/>
        <w:rPr>
          <w:b/>
          <w:sz w:val="28"/>
          <w:szCs w:val="28"/>
        </w:rPr>
      </w:pPr>
    </w:p>
    <w:p w:rsidR="002049FD" w:rsidRPr="004C7E2C" w:rsidRDefault="002049FD" w:rsidP="004C7E2C">
      <w:pPr>
        <w:spacing w:line="360" w:lineRule="auto"/>
        <w:ind w:firstLine="0"/>
        <w:rPr>
          <w:b/>
          <w:sz w:val="28"/>
          <w:szCs w:val="28"/>
        </w:rPr>
      </w:pPr>
      <w:r w:rsidRPr="004C7E2C">
        <w:rPr>
          <w:b/>
          <w:sz w:val="28"/>
          <w:szCs w:val="28"/>
        </w:rPr>
        <w:t>Связь с другими видами искусства</w:t>
      </w:r>
    </w:p>
    <w:p w:rsidR="002049FD" w:rsidRPr="004C7E2C" w:rsidRDefault="002049FD" w:rsidP="00C51F84">
      <w:pPr>
        <w:widowControl w:val="0"/>
        <w:numPr>
          <w:ilvl w:val="0"/>
          <w:numId w:val="14"/>
        </w:numPr>
        <w:spacing w:line="360" w:lineRule="auto"/>
        <w:ind w:left="0" w:firstLine="709"/>
        <w:contextualSpacing/>
        <w:rPr>
          <w:color w:val="000000"/>
          <w:sz w:val="28"/>
          <w:szCs w:val="28"/>
          <w:lang w:eastAsia="ru-RU"/>
        </w:rPr>
      </w:pPr>
      <w:r w:rsidRPr="004C7E2C">
        <w:rPr>
          <w:color w:val="000000"/>
          <w:sz w:val="28"/>
          <w:szCs w:val="28"/>
          <w:lang w:eastAsia="ru-RU"/>
        </w:rPr>
        <w:t>Посмотрите один кинофильм из серии фильмов о Гарри Поттере. Понравился ли вам главный герой? Таким ли вы себе его представляли? Напишите отзыв на этот фильм.</w:t>
      </w:r>
    </w:p>
    <w:p w:rsidR="002049FD" w:rsidRPr="004C7E2C" w:rsidRDefault="002049FD" w:rsidP="00C51F84">
      <w:pPr>
        <w:widowControl w:val="0"/>
        <w:numPr>
          <w:ilvl w:val="0"/>
          <w:numId w:val="14"/>
        </w:numPr>
        <w:spacing w:line="360" w:lineRule="auto"/>
        <w:ind w:left="0" w:firstLine="709"/>
        <w:contextualSpacing/>
        <w:rPr>
          <w:color w:val="000000"/>
          <w:sz w:val="28"/>
          <w:szCs w:val="28"/>
          <w:lang w:eastAsia="ru-RU"/>
        </w:rPr>
      </w:pPr>
      <w:r w:rsidRPr="004C7E2C">
        <w:rPr>
          <w:color w:val="000000"/>
          <w:sz w:val="28"/>
          <w:szCs w:val="28"/>
          <w:lang w:eastAsia="ru-RU"/>
        </w:rPr>
        <w:t xml:space="preserve">Что вы можете сказать о том, как складываются отношения между так называемым «золотым трио» романа — Гарри Поттером, Роном и Гермионой? Справедливо ли, на ваш </w:t>
      </w:r>
      <w:r>
        <w:rPr>
          <w:color w:val="000000"/>
          <w:sz w:val="28"/>
          <w:szCs w:val="28"/>
          <w:lang w:eastAsia="ru-RU"/>
        </w:rPr>
        <w:t>взгляд</w:t>
      </w:r>
      <w:r w:rsidRPr="004C7E2C">
        <w:rPr>
          <w:color w:val="000000"/>
          <w:sz w:val="28"/>
          <w:szCs w:val="28"/>
          <w:lang w:eastAsia="ru-RU"/>
        </w:rPr>
        <w:t xml:space="preserve"> утверждение, что в главе «Квиддич» это «трио» уже сформировано</w:t>
      </w:r>
      <w:r>
        <w:rPr>
          <w:color w:val="000000"/>
          <w:sz w:val="28"/>
          <w:szCs w:val="28"/>
          <w:lang w:eastAsia="ru-RU"/>
        </w:rPr>
        <w:t>!</w:t>
      </w:r>
      <w:r w:rsidRPr="004C7E2C">
        <w:rPr>
          <w:color w:val="000000"/>
          <w:sz w:val="28"/>
          <w:szCs w:val="28"/>
          <w:lang w:eastAsia="ru-RU"/>
        </w:rPr>
        <w:t xml:space="preserve"> </w:t>
      </w:r>
    </w:p>
    <w:p w:rsidR="002049FD" w:rsidRPr="004C7E2C" w:rsidRDefault="002049FD" w:rsidP="004C7E2C">
      <w:pPr>
        <w:spacing w:line="360" w:lineRule="auto"/>
        <w:rPr>
          <w:b/>
          <w:sz w:val="28"/>
          <w:szCs w:val="28"/>
        </w:rPr>
      </w:pPr>
    </w:p>
    <w:p w:rsidR="002049FD" w:rsidRPr="004C7E2C" w:rsidRDefault="002049FD" w:rsidP="004C7E2C">
      <w:pPr>
        <w:spacing w:line="360" w:lineRule="auto"/>
        <w:ind w:firstLine="0"/>
        <w:rPr>
          <w:b/>
          <w:sz w:val="28"/>
          <w:szCs w:val="28"/>
        </w:rPr>
      </w:pPr>
      <w:r w:rsidRPr="004C7E2C">
        <w:rPr>
          <w:b/>
          <w:sz w:val="28"/>
          <w:szCs w:val="28"/>
        </w:rPr>
        <w:t>Творческое задание</w:t>
      </w:r>
    </w:p>
    <w:p w:rsidR="002049FD" w:rsidRPr="004C7E2C" w:rsidRDefault="002049FD" w:rsidP="00C51F84">
      <w:pPr>
        <w:widowControl w:val="0"/>
        <w:numPr>
          <w:ilvl w:val="0"/>
          <w:numId w:val="15"/>
        </w:numPr>
        <w:spacing w:line="360" w:lineRule="auto"/>
        <w:ind w:left="0" w:firstLine="709"/>
        <w:contextualSpacing/>
        <w:rPr>
          <w:color w:val="000000"/>
          <w:sz w:val="28"/>
          <w:szCs w:val="28"/>
          <w:lang w:eastAsia="ru-RU"/>
        </w:rPr>
      </w:pPr>
      <w:r w:rsidRPr="004C7E2C">
        <w:rPr>
          <w:color w:val="000000"/>
          <w:sz w:val="28"/>
          <w:szCs w:val="28"/>
          <w:lang w:eastAsia="ru-RU"/>
        </w:rPr>
        <w:t>Обращаясь к тексту романа «Гарри Поттер и философский камень» и ресурсам Интернета, подготовьте комментарии к словам, используемым при описании вымышленной спортивной игры квиддич. Оформите их в виде буклета и сопроводите необходимым иллюстративным рядом.</w:t>
      </w:r>
    </w:p>
    <w:p w:rsidR="002049FD" w:rsidRPr="004C7E2C" w:rsidRDefault="002049FD" w:rsidP="00C51F84">
      <w:pPr>
        <w:spacing w:line="360" w:lineRule="auto"/>
        <w:rPr>
          <w:sz w:val="28"/>
          <w:szCs w:val="28"/>
        </w:rPr>
      </w:pPr>
      <w:r w:rsidRPr="004C7E2C">
        <w:rPr>
          <w:sz w:val="28"/>
          <w:szCs w:val="28"/>
        </w:rPr>
        <w:t xml:space="preserve">2. Подготовьте небольшое сочинение-рассуждение, посвящённое наиболее понравившемуся эпизоду из истории о Гарри Поттере или одному из самых любимых персонажей романа. </w:t>
      </w:r>
    </w:p>
    <w:p w:rsidR="002049FD" w:rsidRPr="004C7E2C" w:rsidRDefault="002049FD" w:rsidP="004C7E2C">
      <w:pPr>
        <w:spacing w:line="360" w:lineRule="auto"/>
        <w:rPr>
          <w:sz w:val="28"/>
          <w:szCs w:val="28"/>
        </w:rPr>
      </w:pPr>
    </w:p>
    <w:p w:rsidR="002049FD" w:rsidRPr="004C7E2C" w:rsidRDefault="002049FD" w:rsidP="004C7E2C">
      <w:pPr>
        <w:spacing w:line="360" w:lineRule="auto"/>
        <w:jc w:val="center"/>
        <w:rPr>
          <w:b/>
          <w:bCs/>
          <w:i/>
          <w:sz w:val="28"/>
          <w:szCs w:val="28"/>
          <w:lang w:eastAsia="ru-RU"/>
        </w:rPr>
      </w:pPr>
    </w:p>
    <w:p w:rsidR="002049FD" w:rsidRPr="004C7E2C" w:rsidRDefault="002049FD" w:rsidP="004C7E2C">
      <w:pPr>
        <w:spacing w:line="360" w:lineRule="auto"/>
        <w:jc w:val="center"/>
        <w:rPr>
          <w:b/>
          <w:sz w:val="28"/>
          <w:szCs w:val="28"/>
          <w:lang w:eastAsia="ru-RU"/>
        </w:rPr>
      </w:pPr>
      <w:r w:rsidRPr="004C7E2C">
        <w:rPr>
          <w:b/>
          <w:bCs/>
          <w:i/>
          <w:sz w:val="28"/>
          <w:szCs w:val="28"/>
          <w:lang w:eastAsia="ru-RU"/>
        </w:rPr>
        <w:t>Урок 99.</w:t>
      </w:r>
      <w:r w:rsidRPr="004C7E2C">
        <w:rPr>
          <w:b/>
          <w:sz w:val="28"/>
          <w:szCs w:val="28"/>
        </w:rPr>
        <w:t xml:space="preserve"> </w:t>
      </w:r>
      <w:r w:rsidRPr="004C7E2C">
        <w:rPr>
          <w:b/>
          <w:sz w:val="28"/>
          <w:szCs w:val="28"/>
          <w:lang w:eastAsia="ru-RU"/>
        </w:rPr>
        <w:t>Произведения современных зарубежных писателей-фантастов. Д. У. Джонс. «Дом с характером». Тема, идея</w:t>
      </w:r>
    </w:p>
    <w:p w:rsidR="002049FD" w:rsidRPr="004C7E2C" w:rsidRDefault="002049FD" w:rsidP="004C7E2C">
      <w:pPr>
        <w:keepNext/>
        <w:keepLines/>
        <w:widowControl w:val="0"/>
        <w:shd w:val="clear" w:color="auto" w:fill="FAFCFF"/>
        <w:spacing w:line="360" w:lineRule="auto"/>
        <w:jc w:val="center"/>
        <w:outlineLvl w:val="1"/>
        <w:rPr>
          <w:b/>
          <w:bCs/>
          <w:sz w:val="28"/>
          <w:szCs w:val="28"/>
          <w:lang w:eastAsia="ru-RU"/>
        </w:rPr>
      </w:pPr>
    </w:p>
    <w:p w:rsidR="002049FD" w:rsidRPr="004C7E2C" w:rsidRDefault="002049FD" w:rsidP="004C7E2C">
      <w:pPr>
        <w:spacing w:line="360" w:lineRule="auto"/>
        <w:jc w:val="center"/>
        <w:rPr>
          <w:b/>
          <w:color w:val="000000"/>
          <w:sz w:val="28"/>
          <w:szCs w:val="28"/>
          <w:lang w:eastAsia="ru-RU"/>
        </w:rPr>
      </w:pPr>
      <w:r w:rsidRPr="004C7E2C">
        <w:rPr>
          <w:b/>
          <w:bCs/>
          <w:i/>
          <w:sz w:val="28"/>
          <w:szCs w:val="28"/>
          <w:lang w:eastAsia="ru-RU"/>
        </w:rPr>
        <w:t>Урок 100.</w:t>
      </w:r>
      <w:r w:rsidRPr="004C7E2C">
        <w:rPr>
          <w:b/>
          <w:bCs/>
          <w:sz w:val="28"/>
          <w:szCs w:val="28"/>
          <w:lang w:eastAsia="ru-RU"/>
        </w:rPr>
        <w:t xml:space="preserve"> </w:t>
      </w:r>
      <w:r w:rsidRPr="004C7E2C">
        <w:rPr>
          <w:b/>
          <w:color w:val="000000"/>
          <w:sz w:val="28"/>
          <w:szCs w:val="28"/>
          <w:lang w:eastAsia="ru-RU"/>
        </w:rPr>
        <w:t>Резервный урок. Произведения современных зарубежных писателей-фантастов. Д. У. Джонс. «Дом с характером». Сюжет. Система образов</w:t>
      </w:r>
    </w:p>
    <w:p w:rsidR="002049FD" w:rsidRPr="004C7E2C" w:rsidRDefault="002049FD" w:rsidP="004C7E2C">
      <w:pPr>
        <w:spacing w:line="360" w:lineRule="auto"/>
        <w:jc w:val="center"/>
        <w:rPr>
          <w:b/>
          <w:color w:val="000000"/>
          <w:sz w:val="28"/>
          <w:szCs w:val="28"/>
          <w:lang w:eastAsia="ru-RU"/>
        </w:rPr>
      </w:pPr>
    </w:p>
    <w:p w:rsidR="002049FD" w:rsidRPr="004C7E2C" w:rsidRDefault="002049FD" w:rsidP="004C7E2C">
      <w:pPr>
        <w:widowControl w:val="0"/>
        <w:spacing w:line="360" w:lineRule="auto"/>
        <w:jc w:val="center"/>
        <w:rPr>
          <w:b/>
          <w:bCs/>
          <w:color w:val="000000"/>
          <w:sz w:val="28"/>
          <w:szCs w:val="28"/>
          <w:lang w:eastAsia="ru-RU"/>
        </w:rPr>
      </w:pPr>
      <w:r w:rsidRPr="004C7E2C">
        <w:rPr>
          <w:b/>
          <w:bCs/>
          <w:color w:val="000000"/>
          <w:sz w:val="28"/>
          <w:szCs w:val="28"/>
          <w:lang w:eastAsia="ru-RU"/>
        </w:rPr>
        <w:t xml:space="preserve">Диана Уинн Джонс </w:t>
      </w:r>
    </w:p>
    <w:p w:rsidR="002049FD" w:rsidRPr="004C7E2C" w:rsidRDefault="002049FD" w:rsidP="004C7E2C">
      <w:pPr>
        <w:widowControl w:val="0"/>
        <w:spacing w:line="360" w:lineRule="auto"/>
        <w:jc w:val="center"/>
        <w:rPr>
          <w:b/>
          <w:bCs/>
          <w:color w:val="000000"/>
          <w:sz w:val="28"/>
          <w:szCs w:val="28"/>
          <w:lang w:eastAsia="ru-RU"/>
        </w:rPr>
      </w:pPr>
      <w:r w:rsidRPr="004C7E2C">
        <w:rPr>
          <w:b/>
          <w:bCs/>
          <w:color w:val="000000"/>
          <w:sz w:val="28"/>
          <w:szCs w:val="28"/>
          <w:lang w:eastAsia="ru-RU"/>
        </w:rPr>
        <w:t>Дом с характером</w:t>
      </w:r>
    </w:p>
    <w:p w:rsidR="002049FD" w:rsidRPr="004C7E2C" w:rsidRDefault="002049FD" w:rsidP="004C7E2C">
      <w:pPr>
        <w:widowControl w:val="0"/>
        <w:spacing w:line="360" w:lineRule="auto"/>
        <w:jc w:val="center"/>
        <w:rPr>
          <w:bCs/>
          <w:color w:val="000000"/>
          <w:sz w:val="28"/>
          <w:szCs w:val="28"/>
          <w:lang w:eastAsia="ru-RU"/>
        </w:rPr>
      </w:pPr>
      <w:r w:rsidRPr="004C7E2C">
        <w:rPr>
          <w:bCs/>
          <w:color w:val="000000"/>
          <w:sz w:val="28"/>
          <w:szCs w:val="28"/>
          <w:lang w:eastAsia="ru-RU"/>
        </w:rPr>
        <w:t>(</w:t>
      </w:r>
      <w:r w:rsidRPr="004C7E2C">
        <w:rPr>
          <w:bCs/>
          <w:i/>
          <w:color w:val="000000"/>
          <w:sz w:val="28"/>
          <w:szCs w:val="28"/>
          <w:lang w:eastAsia="ru-RU"/>
        </w:rPr>
        <w:t>Фрагмент</w:t>
      </w:r>
      <w:r w:rsidRPr="004C7E2C">
        <w:rPr>
          <w:bCs/>
          <w:color w:val="000000"/>
          <w:sz w:val="28"/>
          <w:szCs w:val="28"/>
          <w:lang w:eastAsia="ru-RU"/>
        </w:rPr>
        <w:t>)</w:t>
      </w:r>
    </w:p>
    <w:p w:rsidR="002049FD" w:rsidRPr="004C7E2C" w:rsidRDefault="002049FD" w:rsidP="004C7E2C">
      <w:pPr>
        <w:widowControl w:val="0"/>
        <w:spacing w:line="360" w:lineRule="auto"/>
        <w:jc w:val="center"/>
        <w:rPr>
          <w:b/>
          <w:bCs/>
          <w:i/>
          <w:color w:val="000000"/>
          <w:sz w:val="28"/>
          <w:szCs w:val="28"/>
          <w:lang w:eastAsia="ru-RU"/>
        </w:rPr>
      </w:pPr>
      <w:r w:rsidRPr="004C7E2C">
        <w:rPr>
          <w:b/>
          <w:bCs/>
          <w:i/>
          <w:color w:val="000000"/>
          <w:sz w:val="28"/>
          <w:szCs w:val="28"/>
          <w:lang w:eastAsia="ru-RU"/>
        </w:rPr>
        <w:t>Глава первая,</w:t>
      </w:r>
    </w:p>
    <w:p w:rsidR="002049FD" w:rsidRPr="004C7E2C" w:rsidRDefault="002049FD" w:rsidP="004C7E2C">
      <w:pPr>
        <w:widowControl w:val="0"/>
        <w:spacing w:line="360" w:lineRule="auto"/>
        <w:jc w:val="center"/>
        <w:rPr>
          <w:b/>
          <w:bCs/>
          <w:i/>
          <w:color w:val="000000"/>
          <w:sz w:val="28"/>
          <w:szCs w:val="28"/>
          <w:lang w:eastAsia="ru-RU"/>
        </w:rPr>
      </w:pPr>
      <w:r w:rsidRPr="004C7E2C">
        <w:rPr>
          <w:b/>
          <w:bCs/>
          <w:i/>
          <w:color w:val="000000"/>
          <w:sz w:val="28"/>
          <w:szCs w:val="28"/>
          <w:lang w:eastAsia="ru-RU"/>
        </w:rPr>
        <w:t>в которой Чармейн вынуждена добровольно присматривать за домом одного чародея</w:t>
      </w:r>
    </w:p>
    <w:p w:rsidR="002049FD" w:rsidRPr="004C7E2C" w:rsidRDefault="002049FD" w:rsidP="004C7E2C">
      <w:pPr>
        <w:widowControl w:val="0"/>
        <w:spacing w:line="360" w:lineRule="auto"/>
        <w:rPr>
          <w:b/>
          <w:bCs/>
          <w:color w:val="000000"/>
          <w:sz w:val="28"/>
          <w:szCs w:val="28"/>
          <w:lang w:eastAsia="ru-RU"/>
        </w:rPr>
      </w:pP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Вот пусть Чармейн этим и займётся, — сказала тётушка Семпрония. — Нельзя же бросить дедушку Вильяма в беде.</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Вашего дедушку Вильяма? — удивилась миссис Бейкер. — Но ведь он… — Она кашлянула и понизила голос, словно собиралась сказать что</w:t>
      </w:r>
      <w:r w:rsidRPr="004C7E2C">
        <w:rPr>
          <w:color w:val="000000"/>
          <w:sz w:val="28"/>
          <w:szCs w:val="28"/>
          <w:lang w:eastAsia="ru-RU"/>
        </w:rPr>
        <w:noBreakHyphen/>
        <w:t xml:space="preserve">то нехорошее и даже неприличное. — Он же </w:t>
      </w:r>
      <w:r w:rsidRPr="004C7E2C">
        <w:rPr>
          <w:i/>
          <w:iCs/>
          <w:color w:val="000000"/>
          <w:sz w:val="28"/>
          <w:szCs w:val="28"/>
          <w:lang w:eastAsia="ru-RU"/>
        </w:rPr>
        <w:t>чародей</w:t>
      </w:r>
      <w:r w:rsidRPr="004C7E2C">
        <w:rPr>
          <w:color w:val="000000"/>
          <w:sz w:val="28"/>
          <w:szCs w:val="28"/>
          <w:lang w:eastAsia="ru-RU"/>
        </w:rPr>
        <w:t>!</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xml:space="preserve">— Разумеется, — кивнула тётушка Семпрония. — Видите ли, у него… — Тут она тоже понизила голос: — У него в организме </w:t>
      </w:r>
      <w:r w:rsidRPr="004C7E2C">
        <w:rPr>
          <w:i/>
          <w:iCs/>
          <w:color w:val="000000"/>
          <w:sz w:val="28"/>
          <w:szCs w:val="28"/>
          <w:lang w:eastAsia="ru-RU"/>
        </w:rPr>
        <w:t>опухоль</w:t>
      </w:r>
      <w:r w:rsidRPr="004C7E2C">
        <w:rPr>
          <w:color w:val="000000"/>
          <w:sz w:val="28"/>
          <w:szCs w:val="28"/>
          <w:lang w:eastAsia="ru-RU"/>
        </w:rPr>
        <w:t>, и вылечить его могут только эльфы. Для этого им понадобится его забрать, а кто</w:t>
      </w:r>
      <w:r w:rsidRPr="004C7E2C">
        <w:rPr>
          <w:color w:val="000000"/>
          <w:sz w:val="28"/>
          <w:szCs w:val="28"/>
          <w:lang w:eastAsia="ru-RU"/>
        </w:rPr>
        <w:noBreakHyphen/>
        <w:t>то же должен присмотреть за домом. Понимаете, если за чарами не следить, они разбегутся. А у меня нет ни минуты свободного времени. Один только фонд помощи бездомным собакам…</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У меня тоже. В последнее время у нас выше головы заказов на свадебные торты! — поспешно перебила её миссис Бейкер. — Вот только сегодня утром Сэм говорит мне…</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Значит, этим должна заняться Чармейн, — постановила тётушка Семпрония. — Она уже большая девочка.</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Э</w:t>
      </w:r>
      <w:r w:rsidRPr="004C7E2C">
        <w:rPr>
          <w:color w:val="000000"/>
          <w:sz w:val="28"/>
          <w:szCs w:val="28"/>
          <w:lang w:eastAsia="ru-RU"/>
        </w:rPr>
        <w:noBreakHyphen/>
        <w:t>э… — сказала миссис Бейкер.</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Они разом посмотрели в дальний конец гостиной, где сидела дочь миссис Бейкер — та, как всегда, уткнулась в книгу, отгородившись узкой и длинной сутулой спиной от того скудного света, которому удавалось пробиться сквозь герани миссис Бейкер; рыжие волосы были закручены в воронье гнездо, очки съехали на кончик носа. В одной руке у неё был отцовский пирожок — большой, с повидлом, — и она медленно жевала его за чтением. В книгу сыпались крошки, и, когда они мешали читать, Чармейн смахивала их со страницы пирожком.</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Э</w:t>
      </w:r>
      <w:r w:rsidRPr="004C7E2C">
        <w:rPr>
          <w:color w:val="000000"/>
          <w:sz w:val="28"/>
          <w:szCs w:val="28"/>
          <w:lang w:eastAsia="ru-RU"/>
        </w:rPr>
        <w:noBreakHyphen/>
        <w:t>э… лапочка, ты слышала, о чём мы говорили? — нервно спросила миссис Бейкер.</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Не</w:t>
      </w:r>
      <w:r w:rsidRPr="004C7E2C">
        <w:rPr>
          <w:color w:val="000000"/>
          <w:sz w:val="28"/>
          <w:szCs w:val="28"/>
          <w:lang w:eastAsia="ru-RU"/>
        </w:rPr>
        <w:noBreakHyphen/>
        <w:t>а, — ответила Чармейн с набитым ртом. — А что?</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Значит, решено, — заключила тётушка Семпрония. — Бернис, дорогая, я уверена, вы сами всё ей объясните.</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Она поднялась, величественно расправив сначала складки тяжёлого шёлкового платья, а затем оборки зонтика.</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Я заеду за ней завтра утром, — добавила она. — А сейчас, пожалуй, сообщу бедному дедушке Вильяму, что за его домом присмотрит Чармейн.</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И она выплыла из гостиной, оставив миссис Бейкер сожалеть о том, что тётушка её мужа так богата и так любит командовать, и ломать себе голову, как всё объяснить Чармейн и особенно Сэму. Сэм бдительно следил за тем, чтобы Чармейн неукоснительно соблюдала приличия. Миссис Бейкер тоже за этим следила, когда не вмешивалась тётушка Семпрония.</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Между тем тётушка Семпрония уселась в элегантную коляску, запряжённую пони, и велела кучеру отвезти её на другой конец города, где жил дедушка Вильям.</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Я всё устроила, — объявила она, пробравшись по лабиринту волшебных проходов в кабинет, где сидел и мрачно что</w:t>
      </w:r>
      <w:r w:rsidRPr="004C7E2C">
        <w:rPr>
          <w:color w:val="000000"/>
          <w:sz w:val="28"/>
          <w:szCs w:val="28"/>
          <w:lang w:eastAsia="ru-RU"/>
        </w:rPr>
        <w:noBreakHyphen/>
        <w:t>то писал дедушка Вильям. — Завтра сюда приедет моя внучатая племянница Чармейн. Она проводит вас и будет ухаживать за вами, когда вы вернётесь. А пока присмотрит за домом.</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Как любезно с её стороны, — отозвался дедушка Вильям. — Надо полагать, она хорошо разбирается в магии?</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Представления не имею, — сказала тётушка Семпрония. — Зато я знаю, что она вечно сидит носом в книжку, никогда ничего не делает по хозяйству и мать с отцом пылинки с неё сдувают. Ей будет полезно для разнообразия заняться чем</w:t>
      </w:r>
      <w:r w:rsidRPr="004C7E2C">
        <w:rPr>
          <w:color w:val="000000"/>
          <w:sz w:val="28"/>
          <w:szCs w:val="28"/>
          <w:lang w:eastAsia="ru-RU"/>
        </w:rPr>
        <w:noBreakHyphen/>
        <w:t>нибудь человеческим.</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Ах, вот оно что. — Дедушка Вильям поднял голову. — Спасибо, что предупредила. Я приму меры.</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Сделайте милость, — кивнула тётушка Семпрония. — И советую как следует запастись провизией. В жизни не видела, чтобы девочки столько ели. И при этом тощая, как ведьмина метла! Просто в голове не укладывается! Так, значит, я привезу её завтра утром, до того как прибудут эльфы.</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Она повернулась и вышла.</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Спасибо, — слабым голосом произн</w:t>
      </w:r>
      <w:r>
        <w:rPr>
          <w:color w:val="000000"/>
          <w:sz w:val="28"/>
          <w:szCs w:val="28"/>
          <w:lang w:eastAsia="ru-RU"/>
        </w:rPr>
        <w:t>ё</w:t>
      </w:r>
      <w:r w:rsidRPr="004C7E2C">
        <w:rPr>
          <w:color w:val="000000"/>
          <w:sz w:val="28"/>
          <w:szCs w:val="28"/>
          <w:lang w:eastAsia="ru-RU"/>
        </w:rPr>
        <w:t>с дедушка Вильям ей в прямую шуршащую спину. — О</w:t>
      </w:r>
      <w:r w:rsidRPr="004C7E2C">
        <w:rPr>
          <w:color w:val="000000"/>
          <w:sz w:val="28"/>
          <w:szCs w:val="28"/>
          <w:lang w:eastAsia="ru-RU"/>
        </w:rPr>
        <w:noBreakHyphen/>
        <w:t>хо</w:t>
      </w:r>
      <w:r w:rsidRPr="004C7E2C">
        <w:rPr>
          <w:color w:val="000000"/>
          <w:sz w:val="28"/>
          <w:szCs w:val="28"/>
          <w:lang w:eastAsia="ru-RU"/>
        </w:rPr>
        <w:noBreakHyphen/>
        <w:t>хо, — добавил он, когда хлопнула входная дверь. — Ну что ж. Ничего не поделаешь, надо быть благодарным своим родственникам.</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Как ни странно, Чармейн тоже была благодарна тётушке Семпронии. Нет, конечно, вовсе не за то, что её заставляют ухаживать за старым больным чародеем, которого она даже никогда не видела.</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Могла бы вообще</w:t>
      </w:r>
      <w:r w:rsidRPr="004C7E2C">
        <w:rPr>
          <w:color w:val="000000"/>
          <w:sz w:val="28"/>
          <w:szCs w:val="28"/>
          <w:lang w:eastAsia="ru-RU"/>
        </w:rPr>
        <w:noBreakHyphen/>
        <w:t>то сначала у меня спросить, — не раз и не два пожаловалась она матери.</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Наверное, она понимала, лапочка, что ты сразу откажешься, — в конце концов предположила миссис Бейкер.</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Может, и отказалась бы, — ответила Чармейн. — А может, — добавила она, пряча улыбку, — и нет.</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Лапочка, я же не говорю, что тебе это должно понравиться, — дрожащим голосом заметила миссис Бейкер. — Это так неприятно… Зато ты совершишь добрый поступок…</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Добрые дела — это не ко мне, ты же знаешь, — отрезала Чармейн, направилась наверх, в свою нарядную беленькую спальню, села там за аккуратненький письменный стол и стала смотреть в окно на крыши, башни и трубы города Норланда, столицы Верхней Норландии, и на голубые горы вдали. По правде говоря, это было долгожданное везение. Чармейн ужасно надоела её приличная школа, а особенно — родители, потому что мама относилась к Чармейн, словно та была тигрицей, о которой нельзя сказать наверняка, ручная она или нет, а отец вечно всё запрещал, потому что это нехорошо, небезопасно или не принято. Наконец</w:t>
      </w:r>
      <w:r w:rsidRPr="004C7E2C">
        <w:rPr>
          <w:color w:val="000000"/>
          <w:sz w:val="28"/>
          <w:szCs w:val="28"/>
          <w:lang w:eastAsia="ru-RU"/>
        </w:rPr>
        <w:noBreakHyphen/>
        <w:t>то ей подвернулась возможность улизнуть из дома и сделать… гм… кое</w:t>
      </w:r>
      <w:r w:rsidRPr="004C7E2C">
        <w:rPr>
          <w:color w:val="000000"/>
          <w:sz w:val="28"/>
          <w:szCs w:val="28"/>
          <w:lang w:eastAsia="ru-RU"/>
        </w:rPr>
        <w:noBreakHyphen/>
        <w:t>что, о чём Чармейн давно мечтала. Ради этого стоило немного пожить у чародея. Чармейн стала собираться с силами, чтобы написать письмо, необходимое для исполнения её мечты.</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Довольно долго силы не собирались вообще. Чармейн сидела и глядела на тучи, громоздившиеся над вершинами гор, белые и лиловые, похожие то на толстеньких зверюшек, то на гибких грозных драконов. Чармейн глядела, пока облака не развеялись, оставив после себя лишь л</w:t>
      </w:r>
      <w:r>
        <w:rPr>
          <w:color w:val="000000"/>
          <w:sz w:val="28"/>
          <w:szCs w:val="28"/>
          <w:lang w:eastAsia="ru-RU"/>
        </w:rPr>
        <w:t>ё</w:t>
      </w:r>
      <w:r w:rsidRPr="004C7E2C">
        <w:rPr>
          <w:color w:val="000000"/>
          <w:sz w:val="28"/>
          <w:szCs w:val="28"/>
          <w:lang w:eastAsia="ru-RU"/>
        </w:rPr>
        <w:t>гкую дымку на синем небе. Потом она сказала: «Сейчас или никогда». После этого она вздохнула, надела очки, висевшие на цепочке на шее, и достала хорошее перо и лист самой лучшей почтовой бумаги. И написала каллиграфическим почерком:</w:t>
      </w:r>
    </w:p>
    <w:p w:rsidR="002049FD" w:rsidRPr="004C7E2C" w:rsidRDefault="002049FD" w:rsidP="004C7E2C">
      <w:pPr>
        <w:widowControl w:val="0"/>
        <w:spacing w:line="360" w:lineRule="auto"/>
        <w:rPr>
          <w:color w:val="000000"/>
          <w:sz w:val="28"/>
          <w:szCs w:val="28"/>
          <w:lang w:eastAsia="ru-RU"/>
        </w:rPr>
      </w:pPr>
    </w:p>
    <w:p w:rsidR="002049FD" w:rsidRPr="004C7E2C" w:rsidRDefault="002049FD" w:rsidP="004C7E2C">
      <w:pPr>
        <w:widowControl w:val="0"/>
        <w:autoSpaceDE w:val="0"/>
        <w:autoSpaceDN w:val="0"/>
        <w:adjustRightInd w:val="0"/>
        <w:spacing w:line="360" w:lineRule="auto"/>
        <w:rPr>
          <w:sz w:val="28"/>
          <w:szCs w:val="28"/>
          <w:lang w:eastAsia="ru-RU"/>
        </w:rPr>
      </w:pPr>
      <w:r w:rsidRPr="004C7E2C">
        <w:rPr>
          <w:i/>
          <w:iCs/>
          <w:sz w:val="28"/>
          <w:szCs w:val="28"/>
          <w:lang w:eastAsia="ru-RU"/>
        </w:rPr>
        <w:t>Ваше Величество!</w:t>
      </w:r>
    </w:p>
    <w:p w:rsidR="002049FD" w:rsidRPr="004C7E2C" w:rsidRDefault="002049FD" w:rsidP="004C7E2C">
      <w:pPr>
        <w:widowControl w:val="0"/>
        <w:autoSpaceDE w:val="0"/>
        <w:autoSpaceDN w:val="0"/>
        <w:adjustRightInd w:val="0"/>
        <w:spacing w:line="360" w:lineRule="auto"/>
        <w:rPr>
          <w:sz w:val="28"/>
          <w:szCs w:val="28"/>
          <w:lang w:eastAsia="ru-RU"/>
        </w:rPr>
      </w:pPr>
      <w:r w:rsidRPr="004C7E2C">
        <w:rPr>
          <w:i/>
          <w:iCs/>
          <w:sz w:val="28"/>
          <w:szCs w:val="28"/>
          <w:lang w:eastAsia="ru-RU"/>
        </w:rPr>
        <w:t>С самого детства, когда я впервые услышала о Вашем великолепном собрании книг и рукописей, я мечтала работать в Вашей библиотеке. Хотя мне известно, что Вы сами взяли на себя трудное утомительное дело разбора и каталогизации книг в Королевской библиотеке и в этом Вам помогает дочь, Её королевское Высочество принцесса Хильда, я тем не менее надеюсь, что смогу оказаться Вам полезной. Поскольку я уже достигла нужного возраста, то прошу принять меня на должность помощника библиотекаря в Королевской библиотеке. Надеюсь, моя просьба не покажется Вашему Величеству чересчур дерзкой.</w:t>
      </w:r>
    </w:p>
    <w:p w:rsidR="002049FD" w:rsidRPr="004C7E2C" w:rsidRDefault="002049FD" w:rsidP="004C7E2C">
      <w:pPr>
        <w:widowControl w:val="0"/>
        <w:autoSpaceDE w:val="0"/>
        <w:autoSpaceDN w:val="0"/>
        <w:adjustRightInd w:val="0"/>
        <w:spacing w:line="360" w:lineRule="auto"/>
        <w:jc w:val="right"/>
        <w:rPr>
          <w:b/>
          <w:bCs/>
          <w:sz w:val="28"/>
          <w:szCs w:val="28"/>
          <w:lang w:eastAsia="ru-RU"/>
        </w:rPr>
      </w:pPr>
      <w:r w:rsidRPr="004C7E2C">
        <w:rPr>
          <w:b/>
          <w:bCs/>
          <w:i/>
          <w:iCs/>
          <w:sz w:val="28"/>
          <w:szCs w:val="28"/>
          <w:lang w:eastAsia="ru-RU"/>
        </w:rPr>
        <w:t>Искренне Ваша, Чармейн Бейкер,</w:t>
      </w:r>
    </w:p>
    <w:p w:rsidR="002049FD" w:rsidRPr="004C7E2C" w:rsidRDefault="002049FD" w:rsidP="004C7E2C">
      <w:pPr>
        <w:widowControl w:val="0"/>
        <w:autoSpaceDE w:val="0"/>
        <w:autoSpaceDN w:val="0"/>
        <w:adjustRightInd w:val="0"/>
        <w:spacing w:line="360" w:lineRule="auto"/>
        <w:jc w:val="right"/>
        <w:rPr>
          <w:b/>
          <w:bCs/>
          <w:sz w:val="28"/>
          <w:szCs w:val="28"/>
          <w:lang w:eastAsia="ru-RU"/>
        </w:rPr>
      </w:pPr>
      <w:r w:rsidRPr="004C7E2C">
        <w:rPr>
          <w:b/>
          <w:bCs/>
          <w:i/>
          <w:iCs/>
          <w:sz w:val="28"/>
          <w:szCs w:val="28"/>
          <w:lang w:eastAsia="ru-RU"/>
        </w:rPr>
        <w:t>г. Норланд, ул. Зерновая, д. 12</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Чармейн откинулась на спинку стула и перечитала письмо. Конечно, думала она, писать в таком тоне старенькому королю — наглость чистой воды, но всё равно ей казалось, что письмо получилось очень хорошее. Сомнения вызывало только одно место — где говорилось, что она уже достигла нужного возраста. Обычно так говорят, когда человеку уже есть двадцать один или по крайней мере восемнадцать, это Чармейн прекрасно понимала, но всё равно считала, что это не совсем ложь. Она же не указала, какого именно возраста достигла. И к тому же нигде не написала, что много училась или обладает большим опытом, — вот это было бы настоящей неправдой. Чармейн даже не упомянула, что любит книги больше всего на свете, хотя это как раз истинная правда. Вс</w:t>
      </w:r>
      <w:r>
        <w:rPr>
          <w:color w:val="000000"/>
          <w:sz w:val="28"/>
          <w:szCs w:val="28"/>
          <w:lang w:eastAsia="ru-RU"/>
        </w:rPr>
        <w:t>ё</w:t>
      </w:r>
      <w:r w:rsidRPr="004C7E2C">
        <w:rPr>
          <w:color w:val="000000"/>
          <w:sz w:val="28"/>
          <w:szCs w:val="28"/>
          <w:lang w:eastAsia="ru-RU"/>
        </w:rPr>
        <w:t xml:space="preserve"> равно любовь к книгам и так сквозит в каждой строчке.</w:t>
      </w:r>
    </w:p>
    <w:p w:rsidR="002049FD" w:rsidRPr="004C7E2C" w:rsidRDefault="002049FD" w:rsidP="004C7E2C">
      <w:pPr>
        <w:widowControl w:val="0"/>
        <w:spacing w:line="360" w:lineRule="auto"/>
        <w:rPr>
          <w:color w:val="000000"/>
          <w:sz w:val="28"/>
          <w:szCs w:val="28"/>
          <w:lang w:eastAsia="ru-RU"/>
        </w:rPr>
      </w:pPr>
      <w:r>
        <w:rPr>
          <w:color w:val="000000"/>
          <w:sz w:val="28"/>
          <w:szCs w:val="28"/>
          <w:lang w:eastAsia="ru-RU"/>
        </w:rPr>
        <w:t>«</w:t>
      </w:r>
      <w:r w:rsidRPr="004C7E2C">
        <w:rPr>
          <w:color w:val="000000"/>
          <w:sz w:val="28"/>
          <w:szCs w:val="28"/>
          <w:lang w:eastAsia="ru-RU"/>
        </w:rPr>
        <w:t xml:space="preserve">Король наверняка просто скомкает письмо и бросит в камин, </w:t>
      </w:r>
      <w:r>
        <w:rPr>
          <w:color w:val="000000"/>
          <w:sz w:val="28"/>
          <w:szCs w:val="28"/>
          <w:lang w:eastAsia="ru-RU"/>
        </w:rPr>
        <w:t xml:space="preserve">— </w:t>
      </w:r>
      <w:r w:rsidRPr="004C7E2C">
        <w:rPr>
          <w:color w:val="000000"/>
          <w:sz w:val="28"/>
          <w:szCs w:val="28"/>
          <w:lang w:eastAsia="ru-RU"/>
        </w:rPr>
        <w:t xml:space="preserve">подумала Чармейн. </w:t>
      </w:r>
      <w:r>
        <w:rPr>
          <w:color w:val="000000"/>
          <w:sz w:val="28"/>
          <w:szCs w:val="28"/>
          <w:lang w:eastAsia="ru-RU"/>
        </w:rPr>
        <w:t xml:space="preserve">— </w:t>
      </w:r>
      <w:r w:rsidRPr="004C7E2C">
        <w:rPr>
          <w:color w:val="000000"/>
          <w:sz w:val="28"/>
          <w:szCs w:val="28"/>
          <w:lang w:eastAsia="ru-RU"/>
        </w:rPr>
        <w:t>Зато я сделала что могла</w:t>
      </w:r>
      <w:r>
        <w:rPr>
          <w:color w:val="000000"/>
          <w:sz w:val="28"/>
          <w:szCs w:val="28"/>
          <w:lang w:eastAsia="ru-RU"/>
        </w:rPr>
        <w:t>»</w:t>
      </w:r>
      <w:r w:rsidRPr="004C7E2C">
        <w:rPr>
          <w:color w:val="000000"/>
          <w:sz w:val="28"/>
          <w:szCs w:val="28"/>
          <w:lang w:eastAsia="ru-RU"/>
        </w:rPr>
        <w:t>.</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Она пошла и отправила письмо, чувствуя себя невероятно смелой и независимой.</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На следующее утро тётушка Семпрония прибыла в своей коляске, запряжённой пони, и погрузила туда Чармейн вместе с аккуратным ковровым саквояжем, который миссис Бейкер набила одеждой Чармейн, и второй сумкой, гораздо большей, которую мистер Бейкер набил пирожками, плюшками, булочками, рогаликами и ватрушками. Вторая сумка была такая большая и так сильно пахла вкусными приправами, подливкой, творогом, фруктами, вареньем и специями, что кучер, правивший коляской, обернулся и изумлённо принюхался, и даже тётушка Семпрония и та царственно раздула ноздри.</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Что ж, дитя моё, с голоду ты не умрёшь, — заметила она и приказала кучеру: — Трогай.</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Однако кучеру пришлось подождать, пока миссис Бейкер обнимала Чармейн и тараторила:</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Лапочка, я уверена, что ты будешь вести себя как добрая, аккуратная и заботливая девочка!</w:t>
      </w:r>
    </w:p>
    <w:p w:rsidR="002049FD" w:rsidRPr="004C7E2C" w:rsidRDefault="002049FD" w:rsidP="004C7E2C">
      <w:pPr>
        <w:widowControl w:val="0"/>
        <w:spacing w:line="360" w:lineRule="auto"/>
        <w:rPr>
          <w:color w:val="000000"/>
          <w:sz w:val="28"/>
          <w:szCs w:val="28"/>
          <w:lang w:eastAsia="ru-RU"/>
        </w:rPr>
      </w:pPr>
      <w:r>
        <w:rPr>
          <w:color w:val="000000"/>
          <w:sz w:val="28"/>
          <w:szCs w:val="28"/>
          <w:lang w:eastAsia="ru-RU"/>
        </w:rPr>
        <w:t>«</w:t>
      </w:r>
      <w:r w:rsidRPr="004C7E2C">
        <w:rPr>
          <w:color w:val="000000"/>
          <w:sz w:val="28"/>
          <w:szCs w:val="28"/>
          <w:lang w:eastAsia="ru-RU"/>
        </w:rPr>
        <w:t xml:space="preserve">Враки, </w:t>
      </w:r>
      <w:r>
        <w:rPr>
          <w:color w:val="000000"/>
          <w:sz w:val="28"/>
          <w:szCs w:val="28"/>
          <w:lang w:eastAsia="ru-RU"/>
        </w:rPr>
        <w:t xml:space="preserve">— </w:t>
      </w:r>
      <w:r w:rsidRPr="004C7E2C">
        <w:rPr>
          <w:color w:val="000000"/>
          <w:sz w:val="28"/>
          <w:szCs w:val="28"/>
          <w:lang w:eastAsia="ru-RU"/>
        </w:rPr>
        <w:t xml:space="preserve">подумала Чармейн. </w:t>
      </w:r>
      <w:r>
        <w:rPr>
          <w:color w:val="000000"/>
          <w:sz w:val="28"/>
          <w:szCs w:val="28"/>
          <w:lang w:eastAsia="ru-RU"/>
        </w:rPr>
        <w:t xml:space="preserve">— </w:t>
      </w:r>
      <w:r w:rsidRPr="004C7E2C">
        <w:rPr>
          <w:color w:val="000000"/>
          <w:sz w:val="28"/>
          <w:szCs w:val="28"/>
          <w:lang w:eastAsia="ru-RU"/>
        </w:rPr>
        <w:t>Ни в чём она не уверена</w:t>
      </w:r>
      <w:r>
        <w:rPr>
          <w:color w:val="000000"/>
          <w:sz w:val="28"/>
          <w:szCs w:val="28"/>
          <w:lang w:eastAsia="ru-RU"/>
        </w:rPr>
        <w:t>»</w:t>
      </w:r>
      <w:r w:rsidRPr="004C7E2C">
        <w:rPr>
          <w:color w:val="000000"/>
          <w:sz w:val="28"/>
          <w:szCs w:val="28"/>
          <w:lang w:eastAsia="ru-RU"/>
        </w:rPr>
        <w:t>.</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Потом подбежал отец, чтобы поцеловать её в щечку.</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Ну, Чармейн, ты не заставишь нас краснеть, — сказал он.</w:t>
      </w:r>
    </w:p>
    <w:p w:rsidR="002049FD" w:rsidRPr="004C7E2C" w:rsidRDefault="002049FD" w:rsidP="004C7E2C">
      <w:pPr>
        <w:widowControl w:val="0"/>
        <w:spacing w:line="360" w:lineRule="auto"/>
        <w:rPr>
          <w:color w:val="000000"/>
          <w:sz w:val="28"/>
          <w:szCs w:val="28"/>
          <w:lang w:eastAsia="ru-RU"/>
        </w:rPr>
      </w:pPr>
      <w:r>
        <w:rPr>
          <w:color w:val="000000"/>
          <w:sz w:val="28"/>
          <w:szCs w:val="28"/>
          <w:lang w:eastAsia="ru-RU"/>
        </w:rPr>
        <w:t>«</w:t>
      </w:r>
      <w:r w:rsidRPr="004C7E2C">
        <w:rPr>
          <w:color w:val="000000"/>
          <w:sz w:val="28"/>
          <w:szCs w:val="28"/>
          <w:lang w:eastAsia="ru-RU"/>
        </w:rPr>
        <w:t xml:space="preserve">Опять враки, </w:t>
      </w:r>
      <w:r>
        <w:rPr>
          <w:color w:val="000000"/>
          <w:sz w:val="28"/>
          <w:szCs w:val="28"/>
          <w:lang w:eastAsia="ru-RU"/>
        </w:rPr>
        <w:t xml:space="preserve">— </w:t>
      </w:r>
      <w:r w:rsidRPr="004C7E2C">
        <w:rPr>
          <w:color w:val="000000"/>
          <w:sz w:val="28"/>
          <w:szCs w:val="28"/>
          <w:lang w:eastAsia="ru-RU"/>
        </w:rPr>
        <w:t xml:space="preserve">подумала Чармейн. </w:t>
      </w:r>
      <w:r>
        <w:rPr>
          <w:color w:val="000000"/>
          <w:sz w:val="28"/>
          <w:szCs w:val="28"/>
          <w:lang w:eastAsia="ru-RU"/>
        </w:rPr>
        <w:t xml:space="preserve">— </w:t>
      </w:r>
      <w:r w:rsidRPr="004C7E2C">
        <w:rPr>
          <w:color w:val="000000"/>
          <w:sz w:val="28"/>
          <w:szCs w:val="28"/>
          <w:lang w:eastAsia="ru-RU"/>
        </w:rPr>
        <w:t>Ещё как заставлю, и тебе это известно</w:t>
      </w:r>
      <w:r>
        <w:rPr>
          <w:color w:val="000000"/>
          <w:sz w:val="28"/>
          <w:szCs w:val="28"/>
          <w:lang w:eastAsia="ru-RU"/>
        </w:rPr>
        <w:t>»</w:t>
      </w:r>
      <w:r w:rsidRPr="004C7E2C">
        <w:rPr>
          <w:color w:val="000000"/>
          <w:sz w:val="28"/>
          <w:szCs w:val="28"/>
          <w:lang w:eastAsia="ru-RU"/>
        </w:rPr>
        <w:t>.</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Мы будем по тебе скучать, солнышко! — воскликнула миссис Бейкер, глотая слёзы.</w:t>
      </w:r>
    </w:p>
    <w:p w:rsidR="002049FD" w:rsidRPr="004C7E2C" w:rsidRDefault="002049FD" w:rsidP="004C7E2C">
      <w:pPr>
        <w:widowControl w:val="0"/>
        <w:spacing w:line="360" w:lineRule="auto"/>
        <w:rPr>
          <w:color w:val="000000"/>
          <w:sz w:val="28"/>
          <w:szCs w:val="28"/>
          <w:lang w:eastAsia="ru-RU"/>
        </w:rPr>
      </w:pPr>
      <w:r>
        <w:rPr>
          <w:color w:val="000000"/>
          <w:sz w:val="28"/>
          <w:szCs w:val="28"/>
          <w:lang w:eastAsia="ru-RU"/>
        </w:rPr>
        <w:t>«</w:t>
      </w:r>
      <w:r w:rsidRPr="004C7E2C">
        <w:rPr>
          <w:color w:val="000000"/>
          <w:sz w:val="28"/>
          <w:szCs w:val="28"/>
          <w:lang w:eastAsia="ru-RU"/>
        </w:rPr>
        <w:t xml:space="preserve">А вот это, наверное, не враки, </w:t>
      </w:r>
      <w:r>
        <w:rPr>
          <w:color w:val="000000"/>
          <w:sz w:val="28"/>
          <w:szCs w:val="28"/>
          <w:lang w:eastAsia="ru-RU"/>
        </w:rPr>
        <w:t xml:space="preserve">— </w:t>
      </w:r>
      <w:r w:rsidRPr="004C7E2C">
        <w:rPr>
          <w:color w:val="000000"/>
          <w:sz w:val="28"/>
          <w:szCs w:val="28"/>
          <w:lang w:eastAsia="ru-RU"/>
        </w:rPr>
        <w:t xml:space="preserve">подумала Чармейн — к собственному удивлению. </w:t>
      </w:r>
      <w:r>
        <w:rPr>
          <w:color w:val="000000"/>
          <w:sz w:val="28"/>
          <w:szCs w:val="28"/>
          <w:lang w:eastAsia="ru-RU"/>
        </w:rPr>
        <w:t xml:space="preserve">— </w:t>
      </w:r>
      <w:r w:rsidRPr="004C7E2C">
        <w:rPr>
          <w:color w:val="000000"/>
          <w:sz w:val="28"/>
          <w:szCs w:val="28"/>
          <w:lang w:eastAsia="ru-RU"/>
        </w:rPr>
        <w:t>Хотя я совершенно не понимаю, как им удается меня выносить</w:t>
      </w:r>
      <w:r>
        <w:rPr>
          <w:color w:val="000000"/>
          <w:sz w:val="28"/>
          <w:szCs w:val="28"/>
          <w:lang w:eastAsia="ru-RU"/>
        </w:rPr>
        <w:t>»</w:t>
      </w:r>
      <w:r w:rsidRPr="004C7E2C">
        <w:rPr>
          <w:color w:val="000000"/>
          <w:sz w:val="28"/>
          <w:szCs w:val="28"/>
          <w:lang w:eastAsia="ru-RU"/>
        </w:rPr>
        <w:t>.</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Трогай! — сурово повторила тётушка Семпрония — и экипаж тронулся. Пока пони степенно шагал по улицам, тётушка Семпрония говорила: — Насколько я знаю, Чармейн, родители всегда следили, чтобы у тебя было вс</w:t>
      </w:r>
      <w:r>
        <w:rPr>
          <w:color w:val="000000"/>
          <w:sz w:val="28"/>
          <w:szCs w:val="28"/>
          <w:lang w:eastAsia="ru-RU"/>
        </w:rPr>
        <w:t>ё</w:t>
      </w:r>
      <w:r w:rsidRPr="004C7E2C">
        <w:rPr>
          <w:color w:val="000000"/>
          <w:sz w:val="28"/>
          <w:szCs w:val="28"/>
          <w:lang w:eastAsia="ru-RU"/>
        </w:rPr>
        <w:t xml:space="preserve"> самое лучшее, и тебе никогда в жизни не приходилось даже пальцем о палец ударить. Готова ли ты для разнообразия обслуживать себя сама?</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Да, конечно, — искренне ответила Чармейн.</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И не только себя, но и дом, и несчастного больного старика? — не унималась т</w:t>
      </w:r>
      <w:r>
        <w:rPr>
          <w:color w:val="000000"/>
          <w:sz w:val="28"/>
          <w:szCs w:val="28"/>
          <w:lang w:eastAsia="ru-RU"/>
        </w:rPr>
        <w:t>ё</w:t>
      </w:r>
      <w:r w:rsidRPr="004C7E2C">
        <w:rPr>
          <w:color w:val="000000"/>
          <w:sz w:val="28"/>
          <w:szCs w:val="28"/>
          <w:lang w:eastAsia="ru-RU"/>
        </w:rPr>
        <w:t>тушка Семпрония.</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Постараюсь, — ответила Чармейн. Она боялась, что, если она этого не скажет, т</w:t>
      </w:r>
      <w:r>
        <w:rPr>
          <w:color w:val="000000"/>
          <w:sz w:val="28"/>
          <w:szCs w:val="28"/>
          <w:lang w:eastAsia="ru-RU"/>
        </w:rPr>
        <w:t>ё</w:t>
      </w:r>
      <w:r w:rsidRPr="004C7E2C">
        <w:rPr>
          <w:color w:val="000000"/>
          <w:sz w:val="28"/>
          <w:szCs w:val="28"/>
          <w:lang w:eastAsia="ru-RU"/>
        </w:rPr>
        <w:t>тушка Семпрония, чего доброго, развернёт коляску и отвезёт её обратно домой.</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У тебя ведь приличное образование, не так ли? — спросила тётушка Семпрония.</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Меня даже музыке учили, — с некоторой неохотой призналась Чармейн. И поспешно добавила: — Но у меня к ней нет способностей. Так что играть дедушке Вильяму колыбельные я не смогу.</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Этого и не требуется, — заявила тётушка Семпрония и фыркнула. — Он чародей и, если захочет, наколдует себе любую колыбельную. Я пытаюсь выяснить, обучали ли тебя положенным основам магии. Должно быть, обучали, не так ли?</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Чармейн показалось, что её внутренности провалились куда</w:t>
      </w:r>
      <w:r w:rsidRPr="004C7E2C">
        <w:rPr>
          <w:color w:val="000000"/>
          <w:sz w:val="28"/>
          <w:szCs w:val="28"/>
          <w:lang w:eastAsia="ru-RU"/>
        </w:rPr>
        <w:noBreakHyphen/>
        <w:t>то глубоко</w:t>
      </w:r>
      <w:r w:rsidRPr="004C7E2C">
        <w:rPr>
          <w:color w:val="000000"/>
          <w:sz w:val="28"/>
          <w:szCs w:val="28"/>
          <w:lang w:eastAsia="ru-RU"/>
        </w:rPr>
        <w:noBreakHyphen/>
        <w:t>глубоко, прихватив с собой всю кровь от лица. Она не решилась признаться, что не смыслит в магии ни на грош. Её родители, в особенности миссис Бейкер, полагали, что магия — это неприлично. А жили они в такой приличной части города, что в школе, где училась Чармейн, магию не преподавали. Если кому-то хотелось изучать столь вульгарное ремесло, приходилось брать частного учителя. Чармейн понимала, что за такие уроки её родители никогда не станут платить.</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Э</w:t>
      </w:r>
      <w:r w:rsidRPr="004C7E2C">
        <w:rPr>
          <w:color w:val="000000"/>
          <w:sz w:val="28"/>
          <w:szCs w:val="28"/>
          <w:lang w:eastAsia="ru-RU"/>
        </w:rPr>
        <w:noBreakHyphen/>
        <w:t>э… — начала она.</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К счастью, тётушка Семпрония не стала ждать ответа:</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Знаешь ли, жить в доме, полном чар, — это не шутка.</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Что вы, я никогда бы не подумала, что это шутка, — серьёзно сказала Чармейн.</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Вот и хорошо, — кивнула тётушка Семпрония и откинулась на спинку сиденья.</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Пони всё цокал и цокал по мостовой. Они процокали по Королевской площади, мимо Королевской резиденции, которая маячила с краю, сверкая на солнце золотой крышей, потом через Рыночную площадь, куда Чармейн пускали очень редко. Она жадно глядела на прилавки, на людей, которые покупали всякую всячину и болтали, и даже обернулась, не наглядевшись, когда коляска выехала в старые кварталы. Дома здесь были высокие, ярко раскрашенные и совсем разные — чем дальше, тем вычурнее становились фронтоны и тем причудливее располагались окна, — и у Чармейн затеплилась надежда, что жизнь в доме дедушки Вильяма может оказаться весьма интересной. Однако пони всё цокал и цокал — через обшарпанные бедные кварталы, а потом мимо домиков деревенского вида, а потом и вовсе вдоль полей и плетней, туда, где над дорогой нависал крутой утёс и среди живых изгородей лишь изредка встречались крошечные лачужки, а горы надвигались всё ближе и ближе. Чармейн начала бояться, что они сейчас выедут из Верхней Норландии в какую</w:t>
      </w:r>
      <w:r w:rsidRPr="004C7E2C">
        <w:rPr>
          <w:color w:val="000000"/>
          <w:sz w:val="28"/>
          <w:szCs w:val="28"/>
          <w:lang w:eastAsia="ru-RU"/>
        </w:rPr>
        <w:noBreakHyphen/>
        <w:t>нибудь соседнюю страну. Только вот в какую? В Дальнию? В Монтальбино? Жалко, что она всегда слушала на географии вполуха.</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Стоило ей об этом подумать, как кучер натянул поводья у небольшого мышино-серого домика, съ</w:t>
      </w:r>
      <w:r>
        <w:rPr>
          <w:color w:val="000000"/>
          <w:sz w:val="28"/>
          <w:szCs w:val="28"/>
          <w:lang w:eastAsia="ru-RU"/>
        </w:rPr>
        <w:t>ё</w:t>
      </w:r>
      <w:r w:rsidRPr="004C7E2C">
        <w:rPr>
          <w:color w:val="000000"/>
          <w:sz w:val="28"/>
          <w:szCs w:val="28"/>
          <w:lang w:eastAsia="ru-RU"/>
        </w:rPr>
        <w:t>жившегося за длинным и узким садом. Чармейн оглядела домик поверх низкой кованой калитки и страшно огорчилась. Она в жизни не видела таких скучных домиков. По обе стороны от коричневой входной двери были окна, и мышино-серая крыша нависала над ними, словно насупленные брови. Второго этажа, похоже, вообще не было.</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Вот мы и приехали</w:t>
      </w:r>
      <w:r>
        <w:rPr>
          <w:color w:val="000000"/>
          <w:sz w:val="28"/>
          <w:szCs w:val="28"/>
          <w:lang w:eastAsia="ru-RU"/>
        </w:rPr>
        <w:t>!</w:t>
      </w:r>
      <w:r w:rsidRPr="004C7E2C">
        <w:rPr>
          <w:color w:val="000000"/>
          <w:sz w:val="28"/>
          <w:szCs w:val="28"/>
          <w:lang w:eastAsia="ru-RU"/>
        </w:rPr>
        <w:t> — бодро воскликнула тётушка Семпрония.</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Она спустилась на землю, с лязгом отворила кованую калитку и возглавила шествие по дорожке к входной двери. Чармейн уныло тащилась следом, а за ней шёл кучер с её багажом. Сад по обе стороны от дорожки состоял, похоже, исключительно из гортензий — синих, голубых, бирюзовых и розовых.</w:t>
      </w:r>
    </w:p>
    <w:p w:rsidR="002049FD" w:rsidRDefault="002049FD" w:rsidP="004C7E2C">
      <w:pPr>
        <w:widowControl w:val="0"/>
        <w:spacing w:line="360" w:lineRule="auto"/>
        <w:rPr>
          <w:color w:val="000000"/>
          <w:sz w:val="28"/>
          <w:szCs w:val="28"/>
          <w:lang w:eastAsia="ru-RU"/>
        </w:rPr>
      </w:pPr>
      <w:r w:rsidRPr="004C7E2C">
        <w:rPr>
          <w:color w:val="000000"/>
          <w:sz w:val="28"/>
          <w:szCs w:val="28"/>
          <w:lang w:eastAsia="ru-RU"/>
        </w:rPr>
        <w:t xml:space="preserve">— Думаю, за садом тебе ухаживать не придётся, — беззаботно заметила тётушка Семпрония. </w:t>
      </w:r>
    </w:p>
    <w:p w:rsidR="002049FD" w:rsidRDefault="002049FD" w:rsidP="004C7E2C">
      <w:pPr>
        <w:widowControl w:val="0"/>
        <w:spacing w:line="360" w:lineRule="auto"/>
        <w:rPr>
          <w:color w:val="000000"/>
          <w:sz w:val="28"/>
          <w:szCs w:val="28"/>
          <w:lang w:eastAsia="ru-RU"/>
        </w:rPr>
      </w:pPr>
      <w:r>
        <w:rPr>
          <w:color w:val="000000"/>
          <w:sz w:val="28"/>
          <w:szCs w:val="28"/>
          <w:lang w:eastAsia="ru-RU"/>
        </w:rPr>
        <w:t>«</w:t>
      </w:r>
      <w:r w:rsidRPr="004C7E2C">
        <w:rPr>
          <w:color w:val="000000"/>
          <w:sz w:val="28"/>
          <w:szCs w:val="28"/>
          <w:lang w:eastAsia="ru-RU"/>
        </w:rPr>
        <w:t>Этого ещё не хватало</w:t>
      </w:r>
      <w:r>
        <w:rPr>
          <w:color w:val="000000"/>
          <w:sz w:val="28"/>
          <w:szCs w:val="28"/>
          <w:lang w:eastAsia="ru-RU"/>
        </w:rPr>
        <w:t>»</w:t>
      </w:r>
      <w:r w:rsidRPr="004C7E2C">
        <w:rPr>
          <w:color w:val="000000"/>
          <w:sz w:val="28"/>
          <w:szCs w:val="28"/>
          <w:lang w:eastAsia="ru-RU"/>
        </w:rPr>
        <w:t xml:space="preserve">, </w:t>
      </w:r>
      <w:r>
        <w:rPr>
          <w:color w:val="000000"/>
          <w:sz w:val="28"/>
          <w:szCs w:val="28"/>
          <w:lang w:eastAsia="ru-RU"/>
        </w:rPr>
        <w:t xml:space="preserve">— </w:t>
      </w:r>
      <w:r w:rsidRPr="004C7E2C">
        <w:rPr>
          <w:color w:val="000000"/>
          <w:sz w:val="28"/>
          <w:szCs w:val="28"/>
          <w:lang w:eastAsia="ru-RU"/>
        </w:rPr>
        <w:t>подумала Чармейн. </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Не сомневаюсь, что у дедушки Вильяма есть садовник, — добавила тётушка Семпрония.</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Надеюсь, — буркнула Чармейн.</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Её познания в садоводстве ограничивались двориком за её собственным домом, где росли тутовое дерево и куст шиповника, а также ящиками на окнах, где мама сажала душистый горошек. Чармейн было известно, что под растениями есть земля и что в земле водятся червяки. Её перед</w:t>
      </w:r>
      <w:r>
        <w:rPr>
          <w:color w:val="000000"/>
          <w:sz w:val="28"/>
          <w:szCs w:val="28"/>
          <w:lang w:eastAsia="ru-RU"/>
        </w:rPr>
        <w:t>ё</w:t>
      </w:r>
      <w:r w:rsidRPr="004C7E2C">
        <w:rPr>
          <w:color w:val="000000"/>
          <w:sz w:val="28"/>
          <w:szCs w:val="28"/>
          <w:lang w:eastAsia="ru-RU"/>
        </w:rPr>
        <w:t>рнуло.</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Тётушка Семпрония решительно стукнула дверным молотком, а затем, не дожидаясь приглашения, двинулась в дом, крича:</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Э</w:t>
      </w:r>
      <w:r w:rsidRPr="004C7E2C">
        <w:rPr>
          <w:color w:val="000000"/>
          <w:sz w:val="28"/>
          <w:szCs w:val="28"/>
          <w:lang w:eastAsia="ru-RU"/>
        </w:rPr>
        <w:noBreakHyphen/>
        <w:t>ге</w:t>
      </w:r>
      <w:r w:rsidRPr="004C7E2C">
        <w:rPr>
          <w:color w:val="000000"/>
          <w:sz w:val="28"/>
          <w:szCs w:val="28"/>
          <w:lang w:eastAsia="ru-RU"/>
        </w:rPr>
        <w:noBreakHyphen/>
        <w:t>гей! Я привезла вам Чармейн!</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От души благодарю, — отозвался дедушка Вильям.</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Входная дверь вела прямо в заплесневелую гостиную, и там сидел дедушка Вильям — в заплесневелом кресле мышино-серого цвета. Рядом с ним стоял объёмистый кожаный чемодан, как будто чародей и вправду приготовился к отъезду.</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Рад познакомиться, душенька, — улыбнулся дедушка Вильям.</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Здравствуйте, сударь, — учтиво отвечала Чармейн.</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Не успели они сказать ещё что</w:t>
      </w:r>
      <w:r w:rsidRPr="004C7E2C">
        <w:rPr>
          <w:color w:val="000000"/>
          <w:sz w:val="28"/>
          <w:szCs w:val="28"/>
          <w:lang w:eastAsia="ru-RU"/>
        </w:rPr>
        <w:noBreakHyphen/>
        <w:t>нибудь, как тётушка Семпрония провозгласила:</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Ну, целую и обнимаю. Поставьте багаж сюда, — сказала она кучеру.</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Кучер послушно бросил вещи Чармейн у самого порога и вышел.</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Тётушка Семпрония последовала за ним, прошуршав дорогими шелками и воскликнув:</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Всем до свидания!</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Хлопнула входная дверь, и Чармейн с дедушкой Вильямом уставились друг на друга.</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Дедушка Вильям был маленький старичок, почти совсем лысый, если не считать нескольких тоненьких серебряных завитков, уложенных на довольно-таки яйцевидной голове. Сидел он в напряжённой, болезненной, неловкой позе, и Чармейн стало ясно, что он и вправду страдает. Она даже удивилась, когда поняла, что жалеет его, хотя её раздражало, что он смотрит на неё так пристально. От этого она чувствовала себя провинившейся. К тому же нижние веки под усталыми голубыми глазами набрякли и обвисли, и было видно, какие они красные внутри, словно налились кровью. А крови Чармейн боялась так же, как и земляных червяков.</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Что ж, вы очень рослая и на вид разумная юная барышня, — проговорил дедушка Вильям. Голос у него был усталый и ласковый. — Рыжие волосы, по-моему, хороший признак… Превосходно. Как вы думаете, вы справитесь с хозяйством, пока меня не будет? К сожалению, здесь не убрано…</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xml:space="preserve">— Справлюсь конечно, — ответила Чармейн. Ей казалось, что, помимо плесени, в комнате очень даже чисто. — Скажите, пожалуйста, что именно я должна буду делать? — </w:t>
      </w:r>
      <w:r>
        <w:rPr>
          <w:color w:val="000000"/>
          <w:sz w:val="28"/>
          <w:szCs w:val="28"/>
          <w:lang w:eastAsia="ru-RU"/>
        </w:rPr>
        <w:t>«</w:t>
      </w:r>
      <w:r w:rsidRPr="004C7E2C">
        <w:rPr>
          <w:color w:val="000000"/>
          <w:sz w:val="28"/>
          <w:szCs w:val="28"/>
          <w:lang w:eastAsia="ru-RU"/>
        </w:rPr>
        <w:t xml:space="preserve">Надеюсь, я тут ненадолго, </w:t>
      </w:r>
      <w:r>
        <w:rPr>
          <w:color w:val="000000"/>
          <w:sz w:val="28"/>
          <w:szCs w:val="28"/>
          <w:lang w:eastAsia="ru-RU"/>
        </w:rPr>
        <w:t xml:space="preserve">— </w:t>
      </w:r>
      <w:r w:rsidRPr="004C7E2C">
        <w:rPr>
          <w:color w:val="000000"/>
          <w:sz w:val="28"/>
          <w:szCs w:val="28"/>
          <w:lang w:eastAsia="ru-RU"/>
        </w:rPr>
        <w:t>подумала она</w:t>
      </w:r>
      <w:r>
        <w:rPr>
          <w:color w:val="000000"/>
          <w:sz w:val="28"/>
          <w:szCs w:val="28"/>
          <w:lang w:eastAsia="ru-RU"/>
        </w:rPr>
        <w:t>»</w:t>
      </w:r>
      <w:r w:rsidRPr="004C7E2C">
        <w:rPr>
          <w:color w:val="000000"/>
          <w:sz w:val="28"/>
          <w:szCs w:val="28"/>
          <w:lang w:eastAsia="ru-RU"/>
        </w:rPr>
        <w:t>. Как только король ответит на мо</w:t>
      </w:r>
      <w:r>
        <w:rPr>
          <w:color w:val="000000"/>
          <w:sz w:val="28"/>
          <w:szCs w:val="28"/>
          <w:lang w:eastAsia="ru-RU"/>
        </w:rPr>
        <w:t>ё</w:t>
      </w:r>
      <w:r w:rsidRPr="004C7E2C">
        <w:rPr>
          <w:color w:val="000000"/>
          <w:sz w:val="28"/>
          <w:szCs w:val="28"/>
          <w:lang w:eastAsia="ru-RU"/>
        </w:rPr>
        <w:t xml:space="preserve"> письмо…</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Ничего особенного, — сказал дедушка Вильям, — обычная домашняя работа, только, разумеется, волшебная. Естественно, по большей части волшебная. Поскольку я не осведомл</w:t>
      </w:r>
      <w:r>
        <w:rPr>
          <w:color w:val="000000"/>
          <w:sz w:val="28"/>
          <w:szCs w:val="28"/>
          <w:lang w:eastAsia="ru-RU"/>
        </w:rPr>
        <w:t>ё</w:t>
      </w:r>
      <w:r w:rsidRPr="004C7E2C">
        <w:rPr>
          <w:color w:val="000000"/>
          <w:sz w:val="28"/>
          <w:szCs w:val="28"/>
          <w:lang w:eastAsia="ru-RU"/>
        </w:rPr>
        <w:t>н, в какой степени вы владеете магией, то предпринял некоторые шаги…</w:t>
      </w:r>
    </w:p>
    <w:p w:rsidR="002049FD" w:rsidRPr="004C7E2C" w:rsidRDefault="002049FD" w:rsidP="004C7E2C">
      <w:pPr>
        <w:widowControl w:val="0"/>
        <w:spacing w:line="360" w:lineRule="auto"/>
        <w:rPr>
          <w:color w:val="000000"/>
          <w:sz w:val="28"/>
          <w:szCs w:val="28"/>
          <w:lang w:eastAsia="ru-RU"/>
        </w:rPr>
      </w:pPr>
      <w:r>
        <w:rPr>
          <w:color w:val="000000"/>
          <w:sz w:val="28"/>
          <w:szCs w:val="28"/>
          <w:lang w:eastAsia="ru-RU"/>
        </w:rPr>
        <w:t>«</w:t>
      </w:r>
      <w:r w:rsidRPr="004C7E2C">
        <w:rPr>
          <w:color w:val="000000"/>
          <w:sz w:val="28"/>
          <w:szCs w:val="28"/>
          <w:lang w:eastAsia="ru-RU"/>
        </w:rPr>
        <w:t>Ужас</w:t>
      </w:r>
      <w:r w:rsidRPr="004C7E2C">
        <w:rPr>
          <w:color w:val="000000"/>
          <w:sz w:val="28"/>
          <w:szCs w:val="28"/>
          <w:lang w:eastAsia="ru-RU"/>
        </w:rPr>
        <w:noBreakHyphen/>
        <w:t xml:space="preserve">то какой, </w:t>
      </w:r>
      <w:r>
        <w:rPr>
          <w:color w:val="000000"/>
          <w:sz w:val="28"/>
          <w:szCs w:val="28"/>
          <w:lang w:eastAsia="ru-RU"/>
        </w:rPr>
        <w:t xml:space="preserve">— </w:t>
      </w:r>
      <w:r w:rsidRPr="004C7E2C">
        <w:rPr>
          <w:color w:val="000000"/>
          <w:sz w:val="28"/>
          <w:szCs w:val="28"/>
          <w:lang w:eastAsia="ru-RU"/>
        </w:rPr>
        <w:t xml:space="preserve">подумала Чармейн. </w:t>
      </w:r>
      <w:r>
        <w:rPr>
          <w:color w:val="000000"/>
          <w:sz w:val="28"/>
          <w:szCs w:val="28"/>
          <w:lang w:eastAsia="ru-RU"/>
        </w:rPr>
        <w:t xml:space="preserve">— </w:t>
      </w:r>
      <w:r w:rsidRPr="004C7E2C">
        <w:rPr>
          <w:color w:val="000000"/>
          <w:sz w:val="28"/>
          <w:szCs w:val="28"/>
          <w:lang w:eastAsia="ru-RU"/>
        </w:rPr>
        <w:t>Он считает, будто я умею колдовать!</w:t>
      </w:r>
      <w:r>
        <w:rPr>
          <w:color w:val="000000"/>
          <w:sz w:val="28"/>
          <w:szCs w:val="28"/>
          <w:lang w:eastAsia="ru-RU"/>
        </w:rPr>
        <w:t>»</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Она собралась было перебить дедушку Вильяма и всё объяснить, но тут нашлось кому перебить их обоих. Дверь с грохотом распахнулась, и в дом бесшумно вошла процессия высоких-высоких эльфов. Все они были очень по-больничному одеты в белое, и на их прекрасных лицах не было вообще никакого выражения. Чармейн глядела на них, и от их красоты, от их стати, от их бесстрастности, а главное — от их совершенного молчания ей хотелось визжать. Один из эльфов мягко отодвинул её в сторону, и она стояла там, где её поставили, чувствуя себя неуклюжей растрёпой, а остальные плотным кольцом окружили дедушку Вильяма, склонив к нему ослепительно</w:t>
      </w:r>
      <w:r w:rsidRPr="004C7E2C">
        <w:rPr>
          <w:color w:val="000000"/>
          <w:sz w:val="28"/>
          <w:szCs w:val="28"/>
          <w:lang w:eastAsia="ru-RU"/>
        </w:rPr>
        <w:noBreakHyphen/>
        <w:t>белокурые головы. Чармейн не разобрала, что они сделали, но чуть ли не в мгновение ока дедушка Вильям тоже оказался одет в белый балахон, и эльфы подняли его с кресла. К его голове было непонятным образом приделано что-то вроде трёх красных яблок. Чармейн увидела, что он спит.</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Э… вы забыли чемодан, — робко произнесла она, когда эльфы бережно понесли дедушку Вильяма к двери.</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Он не понадобится, — ответил один из эльфов, придерживая дверь, пока остальные выносили дедушку Вильяма на улицу.</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После этого все они двинулись прочь по дорожке.</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Чармейн бросилась к двери и крикнула им вслед:</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Его долго не будет?</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Ей почему-то очень захотелось поскорее узнать, сколько придётся тут пробыть.</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 Сколько потребуется, — откликнулся один из эльфов.</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И они исчезли, даже не дойдя до калитки.</w:t>
      </w:r>
    </w:p>
    <w:p w:rsidR="002049FD" w:rsidRPr="004C7E2C" w:rsidRDefault="002049FD" w:rsidP="004C7E2C">
      <w:pPr>
        <w:shd w:val="clear" w:color="auto" w:fill="FFFFFF"/>
        <w:spacing w:line="360" w:lineRule="auto"/>
        <w:textAlignment w:val="baseline"/>
        <w:rPr>
          <w:color w:val="000000"/>
          <w:sz w:val="28"/>
          <w:szCs w:val="28"/>
          <w:lang w:eastAsia="ru-RU"/>
        </w:rPr>
      </w:pPr>
    </w:p>
    <w:p w:rsidR="002049FD" w:rsidRPr="004C7E2C" w:rsidRDefault="002049FD" w:rsidP="004C7E2C">
      <w:pPr>
        <w:shd w:val="clear" w:color="auto" w:fill="FFFFFF"/>
        <w:spacing w:line="360" w:lineRule="auto"/>
        <w:ind w:firstLine="0"/>
        <w:textAlignment w:val="baseline"/>
        <w:rPr>
          <w:b/>
          <w:color w:val="000000"/>
          <w:sz w:val="28"/>
          <w:szCs w:val="28"/>
          <w:lang w:eastAsia="ru-RU"/>
        </w:rPr>
      </w:pPr>
      <w:r w:rsidRPr="004C7E2C">
        <w:rPr>
          <w:b/>
          <w:color w:val="000000"/>
          <w:sz w:val="28"/>
          <w:szCs w:val="28"/>
          <w:lang w:eastAsia="ru-RU"/>
        </w:rPr>
        <w:t>Размышляем о прочитанном</w:t>
      </w:r>
    </w:p>
    <w:p w:rsidR="002049FD" w:rsidRPr="004C7E2C" w:rsidRDefault="002049FD" w:rsidP="004C7E2C">
      <w:pPr>
        <w:widowControl w:val="0"/>
        <w:spacing w:line="360" w:lineRule="auto"/>
        <w:rPr>
          <w:color w:val="000000"/>
          <w:sz w:val="28"/>
          <w:szCs w:val="28"/>
          <w:lang w:eastAsia="ru-RU"/>
        </w:rPr>
      </w:pPr>
      <w:r w:rsidRPr="004C7E2C">
        <w:rPr>
          <w:color w:val="000000"/>
          <w:sz w:val="28"/>
          <w:szCs w:val="28"/>
          <w:lang w:eastAsia="ru-RU"/>
        </w:rPr>
        <w:t>Вы познакомились с фрагментом повести Д. У. Джонс «Дом с характером»</w:t>
      </w:r>
      <w:r w:rsidRPr="004C7E2C">
        <w:rPr>
          <w:sz w:val="28"/>
          <w:szCs w:val="28"/>
        </w:rPr>
        <w:t xml:space="preserve"> в переводе </w:t>
      </w:r>
      <w:r w:rsidRPr="004C7E2C">
        <w:rPr>
          <w:color w:val="000000"/>
          <w:sz w:val="28"/>
          <w:szCs w:val="28"/>
          <w:lang w:eastAsia="ru-RU"/>
        </w:rPr>
        <w:t xml:space="preserve">А. Бродоцкой. </w:t>
      </w:r>
    </w:p>
    <w:p w:rsidR="002049FD" w:rsidRPr="004C7E2C" w:rsidRDefault="002049FD" w:rsidP="004C7E2C">
      <w:pPr>
        <w:widowControl w:val="0"/>
        <w:numPr>
          <w:ilvl w:val="0"/>
          <w:numId w:val="12"/>
        </w:numPr>
        <w:spacing w:after="160" w:line="360" w:lineRule="auto"/>
        <w:contextualSpacing/>
        <w:jc w:val="left"/>
        <w:rPr>
          <w:color w:val="000000"/>
          <w:sz w:val="28"/>
          <w:szCs w:val="28"/>
          <w:lang w:eastAsia="ru-RU"/>
        </w:rPr>
      </w:pPr>
      <w:r w:rsidRPr="004C7E2C">
        <w:rPr>
          <w:color w:val="000000"/>
          <w:sz w:val="28"/>
          <w:szCs w:val="28"/>
          <w:lang w:eastAsia="ru-RU"/>
        </w:rPr>
        <w:t>В первой главе повести вы узнали о семействе Сильверов, в котором есть и обыкновенные люди, и чародеи (дедушка Вильям, которому прислуживают и которого опекают эльфы). Отъезд дедушки заставил домочадцев присматривать за опустевшим домом. Почему все решили, что разумнее всего поручить этот присмотр девочке Чармейн Бейкер и что именно она лучше всех других родственников справится с этим поручением?</w:t>
      </w:r>
    </w:p>
    <w:p w:rsidR="002049FD" w:rsidRPr="004C7E2C" w:rsidRDefault="002049FD" w:rsidP="004C7E2C">
      <w:pPr>
        <w:widowControl w:val="0"/>
        <w:numPr>
          <w:ilvl w:val="0"/>
          <w:numId w:val="12"/>
        </w:numPr>
        <w:spacing w:after="160" w:line="360" w:lineRule="auto"/>
        <w:contextualSpacing/>
        <w:jc w:val="left"/>
        <w:rPr>
          <w:color w:val="000000"/>
          <w:sz w:val="28"/>
          <w:szCs w:val="28"/>
          <w:lang w:eastAsia="ru-RU"/>
        </w:rPr>
      </w:pPr>
      <w:r w:rsidRPr="004C7E2C">
        <w:rPr>
          <w:color w:val="000000"/>
          <w:sz w:val="28"/>
          <w:szCs w:val="28"/>
          <w:lang w:eastAsia="ru-RU"/>
        </w:rPr>
        <w:t xml:space="preserve">Дедушка Вильям уверен, что Чармейн предстоит простая работа. Как это случилось на самом деле? </w:t>
      </w:r>
    </w:p>
    <w:p w:rsidR="002049FD" w:rsidRPr="004C7E2C" w:rsidRDefault="002049FD" w:rsidP="004C7E2C">
      <w:pPr>
        <w:widowControl w:val="0"/>
        <w:numPr>
          <w:ilvl w:val="0"/>
          <w:numId w:val="12"/>
        </w:numPr>
        <w:spacing w:after="160" w:line="360" w:lineRule="auto"/>
        <w:contextualSpacing/>
        <w:jc w:val="left"/>
        <w:rPr>
          <w:color w:val="000000"/>
          <w:sz w:val="28"/>
          <w:szCs w:val="28"/>
          <w:lang w:eastAsia="ru-RU"/>
        </w:rPr>
      </w:pPr>
      <w:r w:rsidRPr="004C7E2C">
        <w:rPr>
          <w:color w:val="000000"/>
          <w:sz w:val="28"/>
          <w:szCs w:val="28"/>
          <w:lang w:eastAsia="ru-RU"/>
        </w:rPr>
        <w:t>Кто такие эльфы?</w:t>
      </w:r>
    </w:p>
    <w:p w:rsidR="002049FD" w:rsidRPr="004C7E2C" w:rsidRDefault="002049FD" w:rsidP="004C7E2C">
      <w:pPr>
        <w:widowControl w:val="0"/>
        <w:numPr>
          <w:ilvl w:val="0"/>
          <w:numId w:val="12"/>
        </w:numPr>
        <w:spacing w:after="160" w:line="360" w:lineRule="auto"/>
        <w:contextualSpacing/>
        <w:jc w:val="left"/>
        <w:rPr>
          <w:color w:val="000000"/>
          <w:sz w:val="28"/>
          <w:szCs w:val="28"/>
          <w:lang w:eastAsia="ru-RU"/>
        </w:rPr>
      </w:pPr>
      <w:r w:rsidRPr="004C7E2C">
        <w:rPr>
          <w:color w:val="000000"/>
          <w:sz w:val="28"/>
          <w:szCs w:val="28"/>
          <w:lang w:eastAsia="ru-RU"/>
        </w:rPr>
        <w:t>Почему повесть названа «Дом с характером»?</w:t>
      </w:r>
    </w:p>
    <w:p w:rsidR="002049FD" w:rsidRPr="004C7E2C" w:rsidRDefault="002049FD" w:rsidP="004C7E2C">
      <w:pPr>
        <w:widowControl w:val="0"/>
        <w:spacing w:line="360" w:lineRule="auto"/>
        <w:rPr>
          <w:sz w:val="28"/>
        </w:rPr>
      </w:pPr>
      <w:r>
        <w:rPr>
          <w:color w:val="000000"/>
          <w:sz w:val="28"/>
          <w:szCs w:val="28"/>
          <w:lang w:eastAsia="ru-RU"/>
        </w:rPr>
        <w:t>5 Прежде</w:t>
      </w:r>
      <w:bookmarkStart w:id="3" w:name="_GoBack"/>
      <w:bookmarkEnd w:id="3"/>
      <w:r w:rsidRPr="004C7E2C">
        <w:rPr>
          <w:color w:val="000000"/>
          <w:sz w:val="28"/>
          <w:szCs w:val="28"/>
          <w:lang w:eastAsia="ru-RU"/>
        </w:rPr>
        <w:t xml:space="preserve"> чем прочитать повесть до конца, подумайте: какие приключения ждут Чармейн в необычном доме?</w:t>
      </w:r>
    </w:p>
    <w:p w:rsidR="002049FD" w:rsidRPr="004C7E2C" w:rsidRDefault="002049FD" w:rsidP="004C7E2C"/>
    <w:sectPr w:rsidR="002049FD" w:rsidRPr="004C7E2C" w:rsidSect="00EC076E">
      <w:footerReference w:type="default" r:id="rId7"/>
      <w:footnotePr>
        <w:numRestart w:val="eachPage"/>
      </w:footnotePr>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9FD" w:rsidRDefault="002049FD" w:rsidP="003D67A7">
      <w:pPr>
        <w:spacing w:line="240" w:lineRule="auto"/>
      </w:pPr>
      <w:r>
        <w:separator/>
      </w:r>
    </w:p>
  </w:endnote>
  <w:endnote w:type="continuationSeparator" w:id="0">
    <w:p w:rsidR="002049FD" w:rsidRDefault="002049FD" w:rsidP="003D67A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9FD" w:rsidRDefault="002049FD" w:rsidP="003F1F96">
    <w:pPr>
      <w:pStyle w:val="Footer"/>
      <w:tabs>
        <w:tab w:val="clear" w:pos="9355"/>
      </w:tabs>
      <w:ind w:firstLine="0"/>
    </w:pPr>
    <w:r w:rsidRPr="003D67A7">
      <w:rPr>
        <w:sz w:val="16"/>
        <w:szCs w:val="16"/>
      </w:rPr>
      <w:t>© АО «Издательство «Просвещение»</w:t>
    </w:r>
    <w:r>
      <w:tab/>
    </w:r>
    <w:fldSimple w:instr="PAGE   \* MERGEFORMAT">
      <w:r>
        <w:rPr>
          <w:noProof/>
        </w:rPr>
        <w:t>48</w:t>
      </w:r>
    </w:fldSimple>
    <w:r>
      <w:t xml:space="preserve"> </w:t>
    </w:r>
  </w:p>
  <w:p w:rsidR="002049FD" w:rsidRDefault="002049F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9FD" w:rsidRDefault="002049FD" w:rsidP="003D67A7">
      <w:pPr>
        <w:spacing w:line="240" w:lineRule="auto"/>
      </w:pPr>
      <w:r>
        <w:separator/>
      </w:r>
    </w:p>
  </w:footnote>
  <w:footnote w:type="continuationSeparator" w:id="0">
    <w:p w:rsidR="002049FD" w:rsidRDefault="002049FD" w:rsidP="003D67A7">
      <w:pPr>
        <w:spacing w:line="240" w:lineRule="auto"/>
      </w:pPr>
      <w:r>
        <w:continuationSeparator/>
      </w:r>
    </w:p>
  </w:footnote>
  <w:footnote w:id="1">
    <w:p w:rsidR="002049FD" w:rsidRPr="001E60DB" w:rsidRDefault="002049FD" w:rsidP="004C7E2C">
      <w:pPr>
        <w:shd w:val="clear" w:color="auto" w:fill="FFFFFF"/>
        <w:spacing w:line="360" w:lineRule="auto"/>
        <w:textAlignment w:val="baseline"/>
        <w:rPr>
          <w:color w:val="000000"/>
          <w:sz w:val="24"/>
          <w:szCs w:val="24"/>
          <w:lang w:eastAsia="ru-RU"/>
        </w:rPr>
      </w:pPr>
      <w:r w:rsidRPr="001E60DB">
        <w:rPr>
          <w:rStyle w:val="FootnoteReference"/>
          <w:sz w:val="24"/>
          <w:szCs w:val="24"/>
        </w:rPr>
        <w:footnoteRef/>
      </w:r>
      <w:r w:rsidRPr="001E60DB">
        <w:rPr>
          <w:sz w:val="24"/>
          <w:szCs w:val="24"/>
        </w:rPr>
        <w:t xml:space="preserve"> </w:t>
      </w:r>
      <w:r w:rsidRPr="001E60DB">
        <w:rPr>
          <w:i/>
          <w:color w:val="000000"/>
          <w:sz w:val="24"/>
          <w:szCs w:val="24"/>
          <w:lang w:eastAsia="ru-RU"/>
        </w:rPr>
        <w:t>Ретиру́юсь</w:t>
      </w:r>
      <w:r>
        <w:rPr>
          <w:color w:val="000000"/>
          <w:sz w:val="24"/>
          <w:szCs w:val="24"/>
          <w:lang w:eastAsia="ru-RU"/>
        </w:rPr>
        <w:t xml:space="preserve"> </w:t>
      </w:r>
      <w:r w:rsidRPr="001E60DB">
        <w:rPr>
          <w:color w:val="000000"/>
          <w:sz w:val="24"/>
          <w:szCs w:val="24"/>
          <w:lang w:eastAsia="ru-RU"/>
        </w:rPr>
        <w:t>— отступаю.</w:t>
      </w:r>
    </w:p>
    <w:p w:rsidR="002049FD" w:rsidRDefault="002049FD" w:rsidP="004C7E2C">
      <w:pPr>
        <w:shd w:val="clear" w:color="auto" w:fill="FFFFFF"/>
        <w:spacing w:line="360" w:lineRule="auto"/>
        <w:textAlignment w:val="baseline"/>
      </w:pPr>
    </w:p>
  </w:footnote>
  <w:footnote w:id="2">
    <w:p w:rsidR="002049FD" w:rsidRPr="001E60DB" w:rsidRDefault="002049FD" w:rsidP="004C7E2C">
      <w:pPr>
        <w:shd w:val="clear" w:color="auto" w:fill="FFFFFF"/>
        <w:spacing w:line="360" w:lineRule="auto"/>
        <w:textAlignment w:val="baseline"/>
        <w:rPr>
          <w:color w:val="000000"/>
          <w:sz w:val="24"/>
          <w:szCs w:val="24"/>
          <w:lang w:eastAsia="ru-RU"/>
        </w:rPr>
      </w:pPr>
      <w:r w:rsidRPr="001E60DB">
        <w:rPr>
          <w:rStyle w:val="FootnoteReference"/>
          <w:sz w:val="24"/>
          <w:szCs w:val="24"/>
        </w:rPr>
        <w:footnoteRef/>
      </w:r>
      <w:r w:rsidRPr="001E60DB">
        <w:rPr>
          <w:sz w:val="24"/>
          <w:szCs w:val="24"/>
        </w:rPr>
        <w:t xml:space="preserve"> </w:t>
      </w:r>
      <w:r w:rsidRPr="001E60DB">
        <w:rPr>
          <w:i/>
          <w:color w:val="000000"/>
          <w:sz w:val="24"/>
          <w:szCs w:val="24"/>
          <w:lang w:eastAsia="ru-RU"/>
        </w:rPr>
        <w:t>Степе́нность</w:t>
      </w:r>
      <w:r w:rsidRPr="001E60DB">
        <w:rPr>
          <w:color w:val="000000"/>
          <w:sz w:val="24"/>
          <w:szCs w:val="24"/>
          <w:lang w:eastAsia="ru-RU"/>
        </w:rPr>
        <w:t xml:space="preserve"> — рассудительность, серьёзность.</w:t>
      </w:r>
    </w:p>
    <w:p w:rsidR="002049FD" w:rsidRPr="00102A85" w:rsidRDefault="002049FD" w:rsidP="004C7E2C">
      <w:pPr>
        <w:shd w:val="clear" w:color="auto" w:fill="FFFFFF"/>
        <w:spacing w:line="360" w:lineRule="auto"/>
        <w:ind w:left="1416"/>
        <w:textAlignment w:val="baseline"/>
        <w:rPr>
          <w:color w:val="000000"/>
          <w:sz w:val="28"/>
          <w:szCs w:val="28"/>
          <w:lang w:eastAsia="ru-RU"/>
        </w:rPr>
      </w:pPr>
      <w:r w:rsidRPr="00102A85">
        <w:rPr>
          <w:color w:val="000000"/>
          <w:sz w:val="28"/>
          <w:szCs w:val="28"/>
          <w:lang w:eastAsia="ru-RU"/>
        </w:rPr>
        <w:t xml:space="preserve"> </w:t>
      </w:r>
    </w:p>
    <w:p w:rsidR="002049FD" w:rsidRDefault="002049FD" w:rsidP="004C7E2C">
      <w:pPr>
        <w:shd w:val="clear" w:color="auto" w:fill="FFFFFF"/>
        <w:spacing w:line="360" w:lineRule="auto"/>
        <w:ind w:left="1416"/>
        <w:textAlignment w:val="baselin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A3F4F"/>
    <w:multiLevelType w:val="hybridMultilevel"/>
    <w:tmpl w:val="62A6DD28"/>
    <w:lvl w:ilvl="0" w:tplc="859297E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91B7589"/>
    <w:multiLevelType w:val="hybridMultilevel"/>
    <w:tmpl w:val="ABB02D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31322A"/>
    <w:multiLevelType w:val="hybridMultilevel"/>
    <w:tmpl w:val="E4923C4C"/>
    <w:lvl w:ilvl="0" w:tplc="58AAC70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1E2764B9"/>
    <w:multiLevelType w:val="hybridMultilevel"/>
    <w:tmpl w:val="9DD2F6F6"/>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6096354"/>
    <w:multiLevelType w:val="hybridMultilevel"/>
    <w:tmpl w:val="7F0462FC"/>
    <w:lvl w:ilvl="0" w:tplc="D268817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29BE0B3E"/>
    <w:multiLevelType w:val="hybridMultilevel"/>
    <w:tmpl w:val="F09AE2B0"/>
    <w:lvl w:ilvl="0" w:tplc="04190001">
      <w:start w:val="7"/>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8D21A2"/>
    <w:multiLevelType w:val="hybridMultilevel"/>
    <w:tmpl w:val="6660F9F2"/>
    <w:lvl w:ilvl="0" w:tplc="3CF0191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51FA3661"/>
    <w:multiLevelType w:val="hybridMultilevel"/>
    <w:tmpl w:val="E24636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5364E12"/>
    <w:multiLevelType w:val="hybridMultilevel"/>
    <w:tmpl w:val="BF1C23BA"/>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nsid w:val="5C1C5C4A"/>
    <w:multiLevelType w:val="hybridMultilevel"/>
    <w:tmpl w:val="755A9B86"/>
    <w:lvl w:ilvl="0" w:tplc="EAAE9D78">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5EE378E3"/>
    <w:multiLevelType w:val="hybridMultilevel"/>
    <w:tmpl w:val="F110B004"/>
    <w:lvl w:ilvl="0" w:tplc="53F09198">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1BC0FEB"/>
    <w:multiLevelType w:val="hybridMultilevel"/>
    <w:tmpl w:val="DF0A1964"/>
    <w:lvl w:ilvl="0" w:tplc="C14ABF5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773C7A2B"/>
    <w:multiLevelType w:val="hybridMultilevel"/>
    <w:tmpl w:val="2D1E3C94"/>
    <w:lvl w:ilvl="0" w:tplc="F494573C">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8273FE3"/>
    <w:multiLevelType w:val="hybridMultilevel"/>
    <w:tmpl w:val="6BC4AD2C"/>
    <w:lvl w:ilvl="0" w:tplc="F684CA2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7B8A1FB0"/>
    <w:multiLevelType w:val="hybridMultilevel"/>
    <w:tmpl w:val="56E4EEFC"/>
    <w:lvl w:ilvl="0" w:tplc="D5E43D7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7D3126A2"/>
    <w:multiLevelType w:val="hybridMultilevel"/>
    <w:tmpl w:val="CA141E90"/>
    <w:lvl w:ilvl="0" w:tplc="9D4AD0DA">
      <w:start w:val="1"/>
      <w:numFmt w:val="decimal"/>
      <w:lvlText w:val="%1."/>
      <w:lvlJc w:val="left"/>
      <w:pPr>
        <w:ind w:left="1384" w:hanging="675"/>
      </w:pPr>
      <w:rPr>
        <w:rFonts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8"/>
  </w:num>
  <w:num w:numId="2">
    <w:abstractNumId w:val="15"/>
  </w:num>
  <w:num w:numId="3">
    <w:abstractNumId w:val="2"/>
  </w:num>
  <w:num w:numId="4">
    <w:abstractNumId w:val="0"/>
  </w:num>
  <w:num w:numId="5">
    <w:abstractNumId w:val="7"/>
  </w:num>
  <w:num w:numId="6">
    <w:abstractNumId w:val="1"/>
  </w:num>
  <w:num w:numId="7">
    <w:abstractNumId w:val="12"/>
  </w:num>
  <w:num w:numId="8">
    <w:abstractNumId w:val="5"/>
  </w:num>
  <w:num w:numId="9">
    <w:abstractNumId w:val="3"/>
  </w:num>
  <w:num w:numId="10">
    <w:abstractNumId w:val="10"/>
  </w:num>
  <w:num w:numId="11">
    <w:abstractNumId w:val="4"/>
  </w:num>
  <w:num w:numId="12">
    <w:abstractNumId w:val="14"/>
  </w:num>
  <w:num w:numId="13">
    <w:abstractNumId w:val="13"/>
  </w:num>
  <w:num w:numId="14">
    <w:abstractNumId w:val="9"/>
  </w:num>
  <w:num w:numId="15">
    <w:abstractNumId w:val="11"/>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7A7"/>
    <w:rsid w:val="0000781E"/>
    <w:rsid w:val="0007303E"/>
    <w:rsid w:val="00084F17"/>
    <w:rsid w:val="000859D9"/>
    <w:rsid w:val="000E78C7"/>
    <w:rsid w:val="000F2235"/>
    <w:rsid w:val="00102A85"/>
    <w:rsid w:val="001175EF"/>
    <w:rsid w:val="00187D04"/>
    <w:rsid w:val="001E60DB"/>
    <w:rsid w:val="002028AF"/>
    <w:rsid w:val="002049FD"/>
    <w:rsid w:val="00212F5F"/>
    <w:rsid w:val="002F103D"/>
    <w:rsid w:val="00376A85"/>
    <w:rsid w:val="00390963"/>
    <w:rsid w:val="003C79F5"/>
    <w:rsid w:val="003D67A7"/>
    <w:rsid w:val="003F1F96"/>
    <w:rsid w:val="00406621"/>
    <w:rsid w:val="00407519"/>
    <w:rsid w:val="004A5E1C"/>
    <w:rsid w:val="004C7E2C"/>
    <w:rsid w:val="004D31ED"/>
    <w:rsid w:val="0060784C"/>
    <w:rsid w:val="00620A61"/>
    <w:rsid w:val="006863C0"/>
    <w:rsid w:val="006D7522"/>
    <w:rsid w:val="00716AD3"/>
    <w:rsid w:val="008774B6"/>
    <w:rsid w:val="00993E1F"/>
    <w:rsid w:val="009A3EAB"/>
    <w:rsid w:val="009A7509"/>
    <w:rsid w:val="00A90627"/>
    <w:rsid w:val="00AA4B03"/>
    <w:rsid w:val="00AD2D5C"/>
    <w:rsid w:val="00B1019E"/>
    <w:rsid w:val="00BA3624"/>
    <w:rsid w:val="00C51F84"/>
    <w:rsid w:val="00CD2740"/>
    <w:rsid w:val="00CF6EA4"/>
    <w:rsid w:val="00D02EFC"/>
    <w:rsid w:val="00D60E21"/>
    <w:rsid w:val="00D81C2A"/>
    <w:rsid w:val="00E3411F"/>
    <w:rsid w:val="00E3467D"/>
    <w:rsid w:val="00EC076E"/>
    <w:rsid w:val="00F05C5B"/>
    <w:rsid w:val="00FA4764"/>
    <w:rsid w:val="00FC104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7A7"/>
    <w:pPr>
      <w:spacing w:line="259" w:lineRule="auto"/>
      <w:ind w:firstLine="709"/>
      <w:jc w:val="both"/>
    </w:pPr>
    <w:rPr>
      <w:rFonts w:ascii="Times New Roman" w:hAnsi="Times New Roman"/>
      <w:lang w:eastAsia="en-US"/>
    </w:rPr>
  </w:style>
  <w:style w:type="paragraph" w:styleId="Heading1">
    <w:name w:val="heading 1"/>
    <w:basedOn w:val="Normal"/>
    <w:next w:val="Normal"/>
    <w:link w:val="Heading1Char"/>
    <w:uiPriority w:val="99"/>
    <w:qFormat/>
    <w:rsid w:val="004C7E2C"/>
    <w:pPr>
      <w:keepNext/>
      <w:keepLines/>
      <w:spacing w:before="240"/>
      <w:ind w:firstLine="0"/>
      <w:jc w:val="left"/>
      <w:outlineLvl w:val="0"/>
    </w:pPr>
    <w:rPr>
      <w:rFonts w:ascii="Calibri Light" w:eastAsia="Times New Roman" w:hAnsi="Calibri Light"/>
      <w:color w:val="2F5496"/>
      <w:sz w:val="32"/>
      <w:szCs w:val="32"/>
      <w:lang w:eastAsia="ru-RU"/>
    </w:rPr>
  </w:style>
  <w:style w:type="paragraph" w:styleId="Heading2">
    <w:name w:val="heading 2"/>
    <w:basedOn w:val="Normal"/>
    <w:next w:val="Normal"/>
    <w:link w:val="Heading2Char"/>
    <w:uiPriority w:val="99"/>
    <w:qFormat/>
    <w:rsid w:val="004C7E2C"/>
    <w:pPr>
      <w:keepNext/>
      <w:keepLines/>
      <w:spacing w:before="40"/>
      <w:ind w:firstLine="0"/>
      <w:jc w:val="left"/>
      <w:outlineLvl w:val="1"/>
    </w:pPr>
    <w:rPr>
      <w:rFonts w:ascii="Calibri Light" w:eastAsia="Times New Roman" w:hAnsi="Calibri Light"/>
      <w:color w:val="2F5496"/>
      <w:sz w:val="26"/>
      <w:szCs w:val="26"/>
      <w:lang w:eastAsia="ru-RU"/>
    </w:rPr>
  </w:style>
  <w:style w:type="paragraph" w:styleId="Heading3">
    <w:name w:val="heading 3"/>
    <w:basedOn w:val="Normal"/>
    <w:next w:val="Normal"/>
    <w:link w:val="Heading3Char"/>
    <w:uiPriority w:val="99"/>
    <w:qFormat/>
    <w:rsid w:val="004C7E2C"/>
    <w:pPr>
      <w:keepNext/>
      <w:keepLines/>
      <w:spacing w:before="40"/>
      <w:ind w:firstLine="0"/>
      <w:jc w:val="left"/>
      <w:outlineLvl w:val="2"/>
    </w:pPr>
    <w:rPr>
      <w:rFonts w:ascii="Calibri Light" w:eastAsia="Times New Roman" w:hAnsi="Calibri Light"/>
      <w:color w:val="1F3763"/>
      <w:sz w:val="24"/>
      <w:szCs w:val="24"/>
      <w:lang w:eastAsia="ru-RU"/>
    </w:rPr>
  </w:style>
  <w:style w:type="paragraph" w:styleId="Heading4">
    <w:name w:val="heading 4"/>
    <w:basedOn w:val="Normal"/>
    <w:link w:val="Heading4Char"/>
    <w:uiPriority w:val="99"/>
    <w:qFormat/>
    <w:rsid w:val="004C7E2C"/>
    <w:pPr>
      <w:spacing w:before="100" w:beforeAutospacing="1" w:after="100" w:afterAutospacing="1" w:line="240" w:lineRule="auto"/>
      <w:ind w:firstLine="0"/>
      <w:jc w:val="left"/>
      <w:outlineLvl w:val="3"/>
    </w:pPr>
    <w:rPr>
      <w:rFonts w:eastAsia="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7E2C"/>
    <w:rPr>
      <w:rFonts w:ascii="Calibri Light" w:hAnsi="Calibri Light" w:cs="Times New Roman"/>
      <w:color w:val="2F5496"/>
      <w:sz w:val="32"/>
      <w:szCs w:val="32"/>
      <w:lang w:eastAsia="ru-RU"/>
    </w:rPr>
  </w:style>
  <w:style w:type="character" w:customStyle="1" w:styleId="Heading2Char">
    <w:name w:val="Heading 2 Char"/>
    <w:basedOn w:val="DefaultParagraphFont"/>
    <w:link w:val="Heading2"/>
    <w:uiPriority w:val="99"/>
    <w:semiHidden/>
    <w:locked/>
    <w:rsid w:val="004C7E2C"/>
    <w:rPr>
      <w:rFonts w:ascii="Calibri Light" w:hAnsi="Calibri Light" w:cs="Times New Roman"/>
      <w:color w:val="2F5496"/>
      <w:sz w:val="26"/>
      <w:szCs w:val="26"/>
      <w:lang w:eastAsia="ru-RU"/>
    </w:rPr>
  </w:style>
  <w:style w:type="character" w:customStyle="1" w:styleId="Heading3Char">
    <w:name w:val="Heading 3 Char"/>
    <w:basedOn w:val="DefaultParagraphFont"/>
    <w:link w:val="Heading3"/>
    <w:uiPriority w:val="99"/>
    <w:semiHidden/>
    <w:locked/>
    <w:rsid w:val="004C7E2C"/>
    <w:rPr>
      <w:rFonts w:ascii="Calibri Light" w:hAnsi="Calibri Light" w:cs="Times New Roman"/>
      <w:color w:val="1F3763"/>
      <w:sz w:val="24"/>
      <w:szCs w:val="24"/>
      <w:lang w:eastAsia="ru-RU"/>
    </w:rPr>
  </w:style>
  <w:style w:type="character" w:customStyle="1" w:styleId="Heading4Char">
    <w:name w:val="Heading 4 Char"/>
    <w:basedOn w:val="DefaultParagraphFont"/>
    <w:link w:val="Heading4"/>
    <w:uiPriority w:val="99"/>
    <w:locked/>
    <w:rsid w:val="004C7E2C"/>
    <w:rPr>
      <w:rFonts w:ascii="Times New Roman" w:hAnsi="Times New Roman" w:cs="Times New Roman"/>
      <w:b/>
      <w:bCs/>
      <w:sz w:val="24"/>
      <w:szCs w:val="24"/>
      <w:lang w:eastAsia="ru-RU"/>
    </w:rPr>
  </w:style>
  <w:style w:type="paragraph" w:styleId="Title">
    <w:name w:val="Title"/>
    <w:basedOn w:val="Normal"/>
    <w:next w:val="Normal"/>
    <w:link w:val="TitleChar"/>
    <w:uiPriority w:val="99"/>
    <w:qFormat/>
    <w:rsid w:val="003D67A7"/>
    <w:pPr>
      <w:spacing w:after="240" w:line="240" w:lineRule="auto"/>
      <w:ind w:firstLine="0"/>
      <w:contextualSpacing/>
      <w:jc w:val="center"/>
    </w:pPr>
    <w:rPr>
      <w:rFonts w:eastAsia="Times New Roman"/>
      <w:b/>
      <w:spacing w:val="-10"/>
      <w:kern w:val="28"/>
      <w:sz w:val="36"/>
      <w:szCs w:val="56"/>
    </w:rPr>
  </w:style>
  <w:style w:type="character" w:customStyle="1" w:styleId="TitleChar">
    <w:name w:val="Title Char"/>
    <w:basedOn w:val="DefaultParagraphFont"/>
    <w:link w:val="Title"/>
    <w:uiPriority w:val="99"/>
    <w:locked/>
    <w:rsid w:val="003D67A7"/>
    <w:rPr>
      <w:rFonts w:ascii="Times New Roman" w:hAnsi="Times New Roman" w:cs="Times New Roman"/>
      <w:b/>
      <w:spacing w:val="-10"/>
      <w:kern w:val="28"/>
      <w:sz w:val="56"/>
      <w:szCs w:val="56"/>
    </w:rPr>
  </w:style>
  <w:style w:type="paragraph" w:styleId="Header">
    <w:name w:val="header"/>
    <w:basedOn w:val="Normal"/>
    <w:link w:val="HeaderChar"/>
    <w:uiPriority w:val="99"/>
    <w:rsid w:val="003D67A7"/>
    <w:pPr>
      <w:tabs>
        <w:tab w:val="center" w:pos="4677"/>
        <w:tab w:val="right" w:pos="9355"/>
      </w:tabs>
      <w:spacing w:line="240" w:lineRule="auto"/>
    </w:pPr>
  </w:style>
  <w:style w:type="character" w:customStyle="1" w:styleId="HeaderChar">
    <w:name w:val="Header Char"/>
    <w:basedOn w:val="DefaultParagraphFont"/>
    <w:link w:val="Header"/>
    <w:uiPriority w:val="99"/>
    <w:locked/>
    <w:rsid w:val="003D67A7"/>
    <w:rPr>
      <w:rFonts w:ascii="Times New Roman" w:hAnsi="Times New Roman" w:cs="Times New Roman"/>
    </w:rPr>
  </w:style>
  <w:style w:type="paragraph" w:styleId="Footer">
    <w:name w:val="footer"/>
    <w:basedOn w:val="Normal"/>
    <w:link w:val="FooterChar"/>
    <w:uiPriority w:val="99"/>
    <w:rsid w:val="003D67A7"/>
    <w:pPr>
      <w:tabs>
        <w:tab w:val="center" w:pos="4677"/>
        <w:tab w:val="right" w:pos="9355"/>
      </w:tabs>
      <w:spacing w:line="240" w:lineRule="auto"/>
    </w:pPr>
  </w:style>
  <w:style w:type="character" w:customStyle="1" w:styleId="FooterChar">
    <w:name w:val="Footer Char"/>
    <w:basedOn w:val="DefaultParagraphFont"/>
    <w:link w:val="Footer"/>
    <w:uiPriority w:val="99"/>
    <w:locked/>
    <w:rsid w:val="003D67A7"/>
    <w:rPr>
      <w:rFonts w:ascii="Times New Roman" w:hAnsi="Times New Roman" w:cs="Times New Roman"/>
    </w:rPr>
  </w:style>
  <w:style w:type="paragraph" w:styleId="FootnoteText">
    <w:name w:val="footnote text"/>
    <w:basedOn w:val="Normal"/>
    <w:link w:val="FootnoteTextChar"/>
    <w:uiPriority w:val="99"/>
    <w:semiHidden/>
    <w:rsid w:val="00620A61"/>
    <w:pPr>
      <w:spacing w:line="240" w:lineRule="auto"/>
      <w:ind w:firstLine="0"/>
      <w:jc w:val="left"/>
    </w:pPr>
    <w:rPr>
      <w:rFonts w:ascii="Calibri" w:hAnsi="Calibri"/>
      <w:sz w:val="20"/>
      <w:szCs w:val="20"/>
    </w:rPr>
  </w:style>
  <w:style w:type="character" w:customStyle="1" w:styleId="FootnoteTextChar">
    <w:name w:val="Footnote Text Char"/>
    <w:basedOn w:val="DefaultParagraphFont"/>
    <w:link w:val="FootnoteText"/>
    <w:uiPriority w:val="99"/>
    <w:semiHidden/>
    <w:locked/>
    <w:rsid w:val="00620A61"/>
    <w:rPr>
      <w:rFonts w:cs="Times New Roman"/>
      <w:sz w:val="20"/>
      <w:szCs w:val="20"/>
    </w:rPr>
  </w:style>
  <w:style w:type="character" w:styleId="FootnoteReference">
    <w:name w:val="footnote reference"/>
    <w:basedOn w:val="DefaultParagraphFont"/>
    <w:uiPriority w:val="99"/>
    <w:semiHidden/>
    <w:rsid w:val="00620A61"/>
    <w:rPr>
      <w:rFonts w:cs="Times New Roman"/>
      <w:vertAlign w:val="superscript"/>
    </w:rPr>
  </w:style>
  <w:style w:type="paragraph" w:styleId="ListParagraph">
    <w:name w:val="List Paragraph"/>
    <w:basedOn w:val="Normal"/>
    <w:uiPriority w:val="99"/>
    <w:qFormat/>
    <w:rsid w:val="001175EF"/>
    <w:pPr>
      <w:ind w:left="720"/>
      <w:contextualSpacing/>
    </w:pPr>
  </w:style>
  <w:style w:type="paragraph" w:customStyle="1" w:styleId="11">
    <w:name w:val="Заголовок 11"/>
    <w:basedOn w:val="Normal"/>
    <w:next w:val="Normal"/>
    <w:uiPriority w:val="99"/>
    <w:rsid w:val="004C7E2C"/>
    <w:pPr>
      <w:keepNext/>
      <w:keepLines/>
      <w:widowControl w:val="0"/>
      <w:spacing w:before="240" w:line="240" w:lineRule="auto"/>
      <w:ind w:firstLine="0"/>
      <w:jc w:val="left"/>
      <w:outlineLvl w:val="0"/>
    </w:pPr>
    <w:rPr>
      <w:rFonts w:ascii="Calibri Light" w:eastAsia="Times New Roman" w:hAnsi="Calibri Light"/>
      <w:color w:val="2F5496"/>
      <w:sz w:val="32"/>
      <w:szCs w:val="32"/>
      <w:lang w:eastAsia="ru-RU"/>
    </w:rPr>
  </w:style>
  <w:style w:type="paragraph" w:customStyle="1" w:styleId="21">
    <w:name w:val="Заголовок 21"/>
    <w:basedOn w:val="Normal"/>
    <w:next w:val="Normal"/>
    <w:uiPriority w:val="99"/>
    <w:rsid w:val="004C7E2C"/>
    <w:pPr>
      <w:keepNext/>
      <w:keepLines/>
      <w:widowControl w:val="0"/>
      <w:spacing w:before="40" w:line="240" w:lineRule="auto"/>
      <w:ind w:firstLine="0"/>
      <w:jc w:val="left"/>
      <w:outlineLvl w:val="1"/>
    </w:pPr>
    <w:rPr>
      <w:rFonts w:ascii="Calibri Light" w:eastAsia="Times New Roman" w:hAnsi="Calibri Light"/>
      <w:color w:val="2F5496"/>
      <w:sz w:val="26"/>
      <w:szCs w:val="26"/>
      <w:lang w:eastAsia="ru-RU"/>
    </w:rPr>
  </w:style>
  <w:style w:type="paragraph" w:customStyle="1" w:styleId="31">
    <w:name w:val="Заголовок 31"/>
    <w:basedOn w:val="Normal"/>
    <w:next w:val="Normal"/>
    <w:uiPriority w:val="99"/>
    <w:semiHidden/>
    <w:rsid w:val="004C7E2C"/>
    <w:pPr>
      <w:keepNext/>
      <w:keepLines/>
      <w:widowControl w:val="0"/>
      <w:spacing w:before="40" w:line="240" w:lineRule="auto"/>
      <w:ind w:firstLine="0"/>
      <w:jc w:val="left"/>
      <w:outlineLvl w:val="2"/>
    </w:pPr>
    <w:rPr>
      <w:rFonts w:ascii="Calibri Light" w:eastAsia="Times New Roman" w:hAnsi="Calibri Light"/>
      <w:color w:val="1F3763"/>
      <w:sz w:val="24"/>
      <w:szCs w:val="24"/>
      <w:lang w:eastAsia="ru-RU"/>
    </w:rPr>
  </w:style>
  <w:style w:type="character" w:customStyle="1" w:styleId="2">
    <w:name w:val="Основной текст (2)_"/>
    <w:basedOn w:val="DefaultParagraphFont"/>
    <w:link w:val="20"/>
    <w:uiPriority w:val="99"/>
    <w:locked/>
    <w:rsid w:val="004C7E2C"/>
    <w:rPr>
      <w:rFonts w:ascii="Calibri" w:eastAsia="Times New Roman" w:hAnsi="Calibri" w:cs="Calibri"/>
      <w:shd w:val="clear" w:color="auto" w:fill="FFFFFF"/>
    </w:rPr>
  </w:style>
  <w:style w:type="paragraph" w:customStyle="1" w:styleId="20">
    <w:name w:val="Основной текст (2)"/>
    <w:basedOn w:val="Normal"/>
    <w:link w:val="2"/>
    <w:uiPriority w:val="99"/>
    <w:rsid w:val="004C7E2C"/>
    <w:pPr>
      <w:widowControl w:val="0"/>
      <w:shd w:val="clear" w:color="auto" w:fill="FFFFFF"/>
      <w:spacing w:after="720" w:line="240" w:lineRule="atLeast"/>
      <w:ind w:hanging="360"/>
      <w:jc w:val="center"/>
    </w:pPr>
    <w:rPr>
      <w:rFonts w:ascii="Calibri" w:hAnsi="Calibri" w:cs="Calibri"/>
    </w:rPr>
  </w:style>
  <w:style w:type="paragraph" w:styleId="NormalWeb">
    <w:name w:val="Normal (Web)"/>
    <w:basedOn w:val="Normal"/>
    <w:uiPriority w:val="99"/>
    <w:semiHidden/>
    <w:rsid w:val="004C7E2C"/>
    <w:pPr>
      <w:spacing w:before="100" w:beforeAutospacing="1" w:after="100" w:afterAutospacing="1" w:line="240" w:lineRule="auto"/>
      <w:ind w:firstLine="0"/>
      <w:jc w:val="left"/>
    </w:pPr>
    <w:rPr>
      <w:rFonts w:eastAsia="Times New Roman"/>
      <w:sz w:val="24"/>
      <w:szCs w:val="24"/>
      <w:lang w:eastAsia="ru-RU"/>
    </w:rPr>
  </w:style>
  <w:style w:type="character" w:styleId="Hyperlink">
    <w:name w:val="Hyperlink"/>
    <w:basedOn w:val="DefaultParagraphFont"/>
    <w:uiPriority w:val="99"/>
    <w:semiHidden/>
    <w:rsid w:val="004C7E2C"/>
    <w:rPr>
      <w:rFonts w:cs="Times New Roman"/>
      <w:color w:val="0000FF"/>
      <w:u w:val="single"/>
    </w:rPr>
  </w:style>
  <w:style w:type="character" w:customStyle="1" w:styleId="h1dfd32eb">
    <w:name w:val="h1dfd32eb"/>
    <w:basedOn w:val="DefaultParagraphFont"/>
    <w:uiPriority w:val="99"/>
    <w:rsid w:val="004C7E2C"/>
    <w:rPr>
      <w:rFonts w:cs="Times New Roman"/>
    </w:rPr>
  </w:style>
  <w:style w:type="character" w:customStyle="1" w:styleId="se2098f5f">
    <w:name w:val="se2098f5f"/>
    <w:basedOn w:val="DefaultParagraphFont"/>
    <w:uiPriority w:val="99"/>
    <w:rsid w:val="004C7E2C"/>
    <w:rPr>
      <w:rFonts w:cs="Times New Roman"/>
    </w:rPr>
  </w:style>
  <w:style w:type="character" w:styleId="Emphasis">
    <w:name w:val="Emphasis"/>
    <w:basedOn w:val="DefaultParagraphFont"/>
    <w:uiPriority w:val="99"/>
    <w:qFormat/>
    <w:rsid w:val="004C7E2C"/>
    <w:rPr>
      <w:rFonts w:cs="Times New Roman"/>
      <w:i/>
      <w:iCs/>
    </w:rPr>
  </w:style>
  <w:style w:type="character" w:styleId="Strong">
    <w:name w:val="Strong"/>
    <w:basedOn w:val="DefaultParagraphFont"/>
    <w:uiPriority w:val="99"/>
    <w:qFormat/>
    <w:rsid w:val="004C7E2C"/>
    <w:rPr>
      <w:rFonts w:cs="Times New Roman"/>
      <w:b/>
      <w:bCs/>
    </w:rPr>
  </w:style>
  <w:style w:type="character" w:customStyle="1" w:styleId="3">
    <w:name w:val="Основной текст (3)_"/>
    <w:basedOn w:val="DefaultParagraphFont"/>
    <w:link w:val="30"/>
    <w:uiPriority w:val="99"/>
    <w:locked/>
    <w:rsid w:val="004C7E2C"/>
    <w:rPr>
      <w:rFonts w:ascii="Times New Roman" w:hAnsi="Times New Roman" w:cs="Times New Roman"/>
      <w:b/>
      <w:bCs/>
      <w:shd w:val="clear" w:color="auto" w:fill="FFFFFF"/>
    </w:rPr>
  </w:style>
  <w:style w:type="character" w:customStyle="1" w:styleId="22">
    <w:name w:val="Колонтитул (2)_"/>
    <w:basedOn w:val="DefaultParagraphFont"/>
    <w:link w:val="23"/>
    <w:uiPriority w:val="99"/>
    <w:locked/>
    <w:rsid w:val="004C7E2C"/>
    <w:rPr>
      <w:rFonts w:ascii="Times New Roman" w:hAnsi="Times New Roman" w:cs="Times New Roman"/>
      <w:i/>
      <w:iCs/>
      <w:sz w:val="16"/>
      <w:szCs w:val="16"/>
      <w:shd w:val="clear" w:color="auto" w:fill="FFFFFF"/>
      <w:lang w:val="en-US"/>
    </w:rPr>
  </w:style>
  <w:style w:type="character" w:customStyle="1" w:styleId="27pt">
    <w:name w:val="Колонтитул (2) + 7 pt"/>
    <w:aliases w:val="Не курсив"/>
    <w:basedOn w:val="22"/>
    <w:uiPriority w:val="99"/>
    <w:rsid w:val="004C7E2C"/>
    <w:rPr>
      <w:color w:val="000000"/>
      <w:spacing w:val="0"/>
      <w:w w:val="100"/>
      <w:position w:val="0"/>
      <w:sz w:val="14"/>
      <w:szCs w:val="14"/>
    </w:rPr>
  </w:style>
  <w:style w:type="character" w:customStyle="1" w:styleId="27pt1">
    <w:name w:val="Колонтитул (2) + 7 pt1"/>
    <w:aliases w:val="Не курсив1,Малые прописные"/>
    <w:basedOn w:val="22"/>
    <w:uiPriority w:val="99"/>
    <w:rsid w:val="004C7E2C"/>
    <w:rPr>
      <w:smallCaps/>
      <w:color w:val="000000"/>
      <w:spacing w:val="0"/>
      <w:w w:val="100"/>
      <w:position w:val="0"/>
      <w:sz w:val="14"/>
      <w:szCs w:val="14"/>
    </w:rPr>
  </w:style>
  <w:style w:type="character" w:customStyle="1" w:styleId="4">
    <w:name w:val="Основной текст (4)_"/>
    <w:basedOn w:val="DefaultParagraphFont"/>
    <w:link w:val="40"/>
    <w:uiPriority w:val="99"/>
    <w:locked/>
    <w:rsid w:val="004C7E2C"/>
    <w:rPr>
      <w:rFonts w:ascii="Times New Roman" w:hAnsi="Times New Roman" w:cs="Times New Roman"/>
      <w:shd w:val="clear" w:color="auto" w:fill="FFFFFF"/>
    </w:rPr>
  </w:style>
  <w:style w:type="character" w:customStyle="1" w:styleId="211pt">
    <w:name w:val="Основной текст (2) + 11 pt"/>
    <w:basedOn w:val="2"/>
    <w:uiPriority w:val="99"/>
    <w:rsid w:val="004C7E2C"/>
    <w:rPr>
      <w:rFonts w:ascii="Times New Roman" w:hAnsi="Times New Roman" w:cs="Times New Roman"/>
      <w:color w:val="000000"/>
      <w:spacing w:val="0"/>
      <w:w w:val="100"/>
      <w:position w:val="0"/>
      <w:sz w:val="22"/>
      <w:szCs w:val="22"/>
      <w:u w:val="none"/>
      <w:lang w:val="ru-RU" w:eastAsia="ru-RU"/>
    </w:rPr>
  </w:style>
  <w:style w:type="character" w:customStyle="1" w:styleId="5">
    <w:name w:val="Основной текст (5)_"/>
    <w:basedOn w:val="DefaultParagraphFont"/>
    <w:link w:val="50"/>
    <w:uiPriority w:val="99"/>
    <w:locked/>
    <w:rsid w:val="004C7E2C"/>
    <w:rPr>
      <w:rFonts w:ascii="Times New Roman" w:hAnsi="Times New Roman" w:cs="Times New Roman"/>
      <w:shd w:val="clear" w:color="auto" w:fill="FFFFFF"/>
    </w:rPr>
  </w:style>
  <w:style w:type="paragraph" w:customStyle="1" w:styleId="30">
    <w:name w:val="Основной текст (3)"/>
    <w:basedOn w:val="Normal"/>
    <w:link w:val="3"/>
    <w:uiPriority w:val="99"/>
    <w:rsid w:val="004C7E2C"/>
    <w:pPr>
      <w:widowControl w:val="0"/>
      <w:shd w:val="clear" w:color="auto" w:fill="FFFFFF"/>
      <w:spacing w:before="660" w:after="120" w:line="240" w:lineRule="atLeast"/>
      <w:ind w:firstLine="0"/>
      <w:jc w:val="left"/>
    </w:pPr>
    <w:rPr>
      <w:rFonts w:eastAsia="Times New Roman"/>
      <w:b/>
      <w:bCs/>
    </w:rPr>
  </w:style>
  <w:style w:type="paragraph" w:customStyle="1" w:styleId="23">
    <w:name w:val="Колонтитул (2)"/>
    <w:basedOn w:val="Normal"/>
    <w:link w:val="22"/>
    <w:uiPriority w:val="99"/>
    <w:rsid w:val="004C7E2C"/>
    <w:pPr>
      <w:widowControl w:val="0"/>
      <w:shd w:val="clear" w:color="auto" w:fill="FFFFFF"/>
      <w:spacing w:line="240" w:lineRule="atLeast"/>
      <w:ind w:firstLine="0"/>
    </w:pPr>
    <w:rPr>
      <w:rFonts w:eastAsia="Times New Roman"/>
      <w:i/>
      <w:iCs/>
      <w:sz w:val="16"/>
      <w:szCs w:val="16"/>
      <w:lang w:val="en-US"/>
    </w:rPr>
  </w:style>
  <w:style w:type="paragraph" w:customStyle="1" w:styleId="40">
    <w:name w:val="Основной текст (4)"/>
    <w:basedOn w:val="Normal"/>
    <w:link w:val="4"/>
    <w:uiPriority w:val="99"/>
    <w:rsid w:val="004C7E2C"/>
    <w:pPr>
      <w:widowControl w:val="0"/>
      <w:shd w:val="clear" w:color="auto" w:fill="FFFFFF"/>
      <w:spacing w:after="120" w:line="240" w:lineRule="atLeast"/>
      <w:ind w:hanging="420"/>
      <w:jc w:val="left"/>
    </w:pPr>
    <w:rPr>
      <w:rFonts w:eastAsia="Times New Roman"/>
    </w:rPr>
  </w:style>
  <w:style w:type="paragraph" w:customStyle="1" w:styleId="50">
    <w:name w:val="Основной текст (5)"/>
    <w:basedOn w:val="Normal"/>
    <w:link w:val="5"/>
    <w:uiPriority w:val="99"/>
    <w:rsid w:val="004C7E2C"/>
    <w:pPr>
      <w:widowControl w:val="0"/>
      <w:shd w:val="clear" w:color="auto" w:fill="FFFFFF"/>
      <w:spacing w:before="660" w:after="120" w:line="240" w:lineRule="atLeast"/>
      <w:ind w:firstLine="0"/>
      <w:jc w:val="left"/>
    </w:pPr>
    <w:rPr>
      <w:rFonts w:eastAsia="Times New Roman"/>
    </w:rPr>
  </w:style>
  <w:style w:type="character" w:customStyle="1" w:styleId="a">
    <w:name w:val="Колонтитул_"/>
    <w:basedOn w:val="DefaultParagraphFont"/>
    <w:link w:val="a0"/>
    <w:uiPriority w:val="99"/>
    <w:locked/>
    <w:rsid w:val="004C7E2C"/>
    <w:rPr>
      <w:rFonts w:ascii="Times New Roman" w:hAnsi="Times New Roman" w:cs="Times New Roman"/>
      <w:i/>
      <w:iCs/>
      <w:sz w:val="20"/>
      <w:szCs w:val="20"/>
      <w:shd w:val="clear" w:color="auto" w:fill="FFFFFF"/>
    </w:rPr>
  </w:style>
  <w:style w:type="paragraph" w:customStyle="1" w:styleId="a0">
    <w:name w:val="Колонтитул"/>
    <w:basedOn w:val="Normal"/>
    <w:link w:val="a"/>
    <w:uiPriority w:val="99"/>
    <w:rsid w:val="004C7E2C"/>
    <w:pPr>
      <w:widowControl w:val="0"/>
      <w:shd w:val="clear" w:color="auto" w:fill="FFFFFF"/>
      <w:spacing w:line="240" w:lineRule="atLeast"/>
      <w:ind w:firstLine="0"/>
      <w:jc w:val="right"/>
    </w:pPr>
    <w:rPr>
      <w:rFonts w:eastAsia="Times New Roman"/>
      <w:i/>
      <w:iCs/>
      <w:sz w:val="20"/>
      <w:szCs w:val="20"/>
    </w:rPr>
  </w:style>
  <w:style w:type="character" w:customStyle="1" w:styleId="vl">
    <w:name w:val="vl"/>
    <w:basedOn w:val="DefaultParagraphFont"/>
    <w:uiPriority w:val="99"/>
    <w:rsid w:val="004C7E2C"/>
    <w:rPr>
      <w:rFonts w:cs="Times New Roman"/>
    </w:rPr>
  </w:style>
  <w:style w:type="paragraph" w:styleId="HTMLPreformatted">
    <w:name w:val="HTML Preformatted"/>
    <w:basedOn w:val="Normal"/>
    <w:link w:val="HTMLPreformattedChar"/>
    <w:uiPriority w:val="99"/>
    <w:semiHidden/>
    <w:rsid w:val="004C7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4C7E2C"/>
    <w:rPr>
      <w:rFonts w:ascii="Courier New" w:hAnsi="Courier New" w:cs="Courier New"/>
      <w:sz w:val="20"/>
      <w:szCs w:val="20"/>
      <w:lang w:eastAsia="ru-RU"/>
    </w:rPr>
  </w:style>
  <w:style w:type="character" w:customStyle="1" w:styleId="p">
    <w:name w:val="p"/>
    <w:basedOn w:val="DefaultParagraphFont"/>
    <w:uiPriority w:val="99"/>
    <w:rsid w:val="004C7E2C"/>
    <w:rPr>
      <w:rFonts w:cs="Times New Roman"/>
    </w:rPr>
  </w:style>
  <w:style w:type="character" w:customStyle="1" w:styleId="fnref">
    <w:name w:val="fnref"/>
    <w:basedOn w:val="DefaultParagraphFont"/>
    <w:uiPriority w:val="99"/>
    <w:rsid w:val="004C7E2C"/>
    <w:rPr>
      <w:rFonts w:cs="Times New Roman"/>
    </w:rPr>
  </w:style>
  <w:style w:type="paragraph" w:customStyle="1" w:styleId="tab">
    <w:name w:val="tab"/>
    <w:basedOn w:val="Normal"/>
    <w:uiPriority w:val="99"/>
    <w:rsid w:val="004C7E2C"/>
    <w:pPr>
      <w:spacing w:before="100" w:beforeAutospacing="1" w:after="100" w:afterAutospacing="1" w:line="240" w:lineRule="auto"/>
      <w:ind w:firstLine="0"/>
      <w:jc w:val="left"/>
    </w:pPr>
    <w:rPr>
      <w:rFonts w:eastAsia="Times New Roman"/>
      <w:sz w:val="24"/>
      <w:szCs w:val="24"/>
      <w:lang w:eastAsia="ru-RU"/>
    </w:rPr>
  </w:style>
  <w:style w:type="character" w:customStyle="1" w:styleId="dots">
    <w:name w:val="dots"/>
    <w:basedOn w:val="DefaultParagraphFont"/>
    <w:uiPriority w:val="99"/>
    <w:rsid w:val="004C7E2C"/>
    <w:rPr>
      <w:rFonts w:cs="Times New Roman"/>
    </w:rPr>
  </w:style>
  <w:style w:type="paragraph" w:customStyle="1" w:styleId="msonormal0">
    <w:name w:val="msonormal"/>
    <w:basedOn w:val="Normal"/>
    <w:uiPriority w:val="99"/>
    <w:rsid w:val="004C7E2C"/>
    <w:pPr>
      <w:spacing w:before="100" w:beforeAutospacing="1" w:after="100" w:afterAutospacing="1" w:line="240" w:lineRule="auto"/>
      <w:ind w:firstLine="0"/>
      <w:jc w:val="left"/>
    </w:pPr>
    <w:rPr>
      <w:rFonts w:eastAsia="Times New Roman"/>
      <w:sz w:val="24"/>
      <w:szCs w:val="24"/>
      <w:lang w:eastAsia="ru-RU"/>
    </w:rPr>
  </w:style>
  <w:style w:type="paragraph" w:customStyle="1" w:styleId="text">
    <w:name w:val="text"/>
    <w:basedOn w:val="Normal"/>
    <w:uiPriority w:val="99"/>
    <w:rsid w:val="004C7E2C"/>
    <w:pPr>
      <w:spacing w:before="100" w:beforeAutospacing="1" w:after="100" w:afterAutospacing="1" w:line="240" w:lineRule="auto"/>
      <w:ind w:firstLine="0"/>
      <w:jc w:val="left"/>
    </w:pPr>
    <w:rPr>
      <w:rFonts w:eastAsia="Times New Roman"/>
      <w:sz w:val="24"/>
      <w:szCs w:val="24"/>
      <w:lang w:eastAsia="ru-RU"/>
    </w:rPr>
  </w:style>
  <w:style w:type="paragraph" w:customStyle="1" w:styleId="Cite">
    <w:name w:val="Cite"/>
    <w:next w:val="Normal"/>
    <w:uiPriority w:val="99"/>
    <w:rsid w:val="004C7E2C"/>
    <w:pPr>
      <w:widowControl w:val="0"/>
      <w:autoSpaceDE w:val="0"/>
      <w:autoSpaceDN w:val="0"/>
      <w:adjustRightInd w:val="0"/>
      <w:ind w:left="1134" w:right="600"/>
      <w:jc w:val="both"/>
    </w:pPr>
    <w:rPr>
      <w:rFonts w:ascii="Times New Roman" w:eastAsia="Times New Roman" w:hAnsi="Times New Roman"/>
    </w:rPr>
  </w:style>
  <w:style w:type="paragraph" w:customStyle="1" w:styleId="CiteAuthor">
    <w:name w:val="Cite Author"/>
    <w:next w:val="Normal"/>
    <w:uiPriority w:val="99"/>
    <w:rsid w:val="004C7E2C"/>
    <w:pPr>
      <w:widowControl w:val="0"/>
      <w:autoSpaceDE w:val="0"/>
      <w:autoSpaceDN w:val="0"/>
      <w:adjustRightInd w:val="0"/>
      <w:ind w:left="1701" w:right="600"/>
      <w:jc w:val="both"/>
    </w:pPr>
    <w:rPr>
      <w:rFonts w:ascii="Times New Roman" w:eastAsia="Times New Roman" w:hAnsi="Times New Roman"/>
      <w:b/>
      <w:bCs/>
      <w:i/>
      <w:iCs/>
    </w:rPr>
  </w:style>
  <w:style w:type="character" w:customStyle="1" w:styleId="1">
    <w:name w:val="Просмотренная гиперссылка1"/>
    <w:basedOn w:val="DefaultParagraphFont"/>
    <w:uiPriority w:val="99"/>
    <w:semiHidden/>
    <w:rsid w:val="004C7E2C"/>
    <w:rPr>
      <w:rFonts w:cs="Times New Roman"/>
      <w:color w:val="954F72"/>
      <w:u w:val="single"/>
    </w:rPr>
  </w:style>
  <w:style w:type="character" w:customStyle="1" w:styleId="110">
    <w:name w:val="Заголовок 1 Знак1"/>
    <w:basedOn w:val="DefaultParagraphFont"/>
    <w:uiPriority w:val="99"/>
    <w:rsid w:val="004C7E2C"/>
    <w:rPr>
      <w:rFonts w:ascii="Calibri Light" w:hAnsi="Calibri Light" w:cs="Times New Roman"/>
      <w:color w:val="2E74B5"/>
      <w:sz w:val="32"/>
      <w:szCs w:val="32"/>
    </w:rPr>
  </w:style>
  <w:style w:type="character" w:customStyle="1" w:styleId="310">
    <w:name w:val="Заголовок 3 Знак1"/>
    <w:basedOn w:val="DefaultParagraphFont"/>
    <w:uiPriority w:val="99"/>
    <w:semiHidden/>
    <w:rsid w:val="004C7E2C"/>
    <w:rPr>
      <w:rFonts w:ascii="Calibri Light" w:hAnsi="Calibri Light" w:cs="Times New Roman"/>
      <w:color w:val="1F4D78"/>
      <w:sz w:val="24"/>
      <w:szCs w:val="24"/>
    </w:rPr>
  </w:style>
  <w:style w:type="character" w:customStyle="1" w:styleId="210">
    <w:name w:val="Заголовок 2 Знак1"/>
    <w:basedOn w:val="DefaultParagraphFont"/>
    <w:uiPriority w:val="99"/>
    <w:semiHidden/>
    <w:rsid w:val="004C7E2C"/>
    <w:rPr>
      <w:rFonts w:ascii="Calibri Light" w:hAnsi="Calibri Light" w:cs="Times New Roman"/>
      <w:color w:val="2E74B5"/>
      <w:sz w:val="26"/>
      <w:szCs w:val="26"/>
    </w:rPr>
  </w:style>
  <w:style w:type="character" w:styleId="FollowedHyperlink">
    <w:name w:val="FollowedHyperlink"/>
    <w:basedOn w:val="DefaultParagraphFont"/>
    <w:uiPriority w:val="99"/>
    <w:semiHidden/>
    <w:rsid w:val="004C7E2C"/>
    <w:rPr>
      <w:rFonts w:cs="Times New Roman"/>
      <w:color w:val="954F72"/>
      <w:u w:val="single"/>
    </w:rPr>
  </w:style>
  <w:style w:type="table" w:styleId="TableGrid">
    <w:name w:val="Table Grid"/>
    <w:basedOn w:val="TableNormal"/>
    <w:uiPriority w:val="99"/>
    <w:rsid w:val="004C7E2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083467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119</TotalTime>
  <Pages>48</Pages>
  <Words>10325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 Алексей Александрович</dc:creator>
  <cp:keywords/>
  <dc:description/>
  <cp:lastModifiedBy>SAMSUNG</cp:lastModifiedBy>
  <cp:revision>11</cp:revision>
  <dcterms:created xsi:type="dcterms:W3CDTF">2023-08-14T07:39:00Z</dcterms:created>
  <dcterms:modified xsi:type="dcterms:W3CDTF">2023-11-06T14:29:00Z</dcterms:modified>
</cp:coreProperties>
</file>